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D59ADB" w14:textId="77777777" w:rsidR="005427DE" w:rsidRPr="001E203C" w:rsidRDefault="005427DE" w:rsidP="005427DE">
      <w:pPr>
        <w:pStyle w:val="11-"/>
        <w:jc w:val="left"/>
        <w:rPr>
          <w:noProof/>
          <w:lang w:val="en-US" w:eastAsia="ru-RU"/>
        </w:rPr>
      </w:pPr>
    </w:p>
    <w:p w14:paraId="60F24733" w14:textId="77777777" w:rsidR="00E6306C" w:rsidRDefault="00E6306C" w:rsidP="00E6306C">
      <w:pPr>
        <w:pStyle w:val="122"/>
        <w:jc w:val="right"/>
      </w:pPr>
      <w:bookmarkStart w:id="0" w:name="Титул"/>
    </w:p>
    <w:p w14:paraId="49A249F7" w14:textId="41F4A9FF" w:rsidR="00E6306C" w:rsidRDefault="00E6306C" w:rsidP="00A87BF8">
      <w:pPr>
        <w:pStyle w:val="122"/>
      </w:pPr>
    </w:p>
    <w:p w14:paraId="622A77B9" w14:textId="403B4221" w:rsidR="00E66D0E" w:rsidRDefault="00E66D0E" w:rsidP="00A87BF8">
      <w:pPr>
        <w:pStyle w:val="122"/>
      </w:pPr>
    </w:p>
    <w:p w14:paraId="3C64CAFF" w14:textId="671FAA8C" w:rsidR="00E66D0E" w:rsidRDefault="00E66D0E" w:rsidP="00A87BF8">
      <w:pPr>
        <w:pStyle w:val="122"/>
      </w:pPr>
    </w:p>
    <w:p w14:paraId="44DEB425" w14:textId="6376A43B" w:rsidR="00E66D0E" w:rsidRDefault="00E66D0E" w:rsidP="00A87BF8">
      <w:pPr>
        <w:pStyle w:val="122"/>
      </w:pPr>
    </w:p>
    <w:p w14:paraId="59875515" w14:textId="1F7F36AB" w:rsidR="00E66D0E" w:rsidRDefault="00E66D0E" w:rsidP="00A87BF8">
      <w:pPr>
        <w:pStyle w:val="122"/>
      </w:pPr>
    </w:p>
    <w:p w14:paraId="6E60F5A4" w14:textId="33FEA4F5" w:rsidR="00E66D0E" w:rsidRDefault="00E66D0E" w:rsidP="00A87BF8">
      <w:pPr>
        <w:pStyle w:val="122"/>
      </w:pPr>
    </w:p>
    <w:p w14:paraId="4B0B1EB3" w14:textId="04A58EC0" w:rsidR="00E66D0E" w:rsidRDefault="00E66D0E" w:rsidP="00A87BF8">
      <w:pPr>
        <w:pStyle w:val="122"/>
      </w:pPr>
    </w:p>
    <w:p w14:paraId="5E62076F" w14:textId="1FCA1887" w:rsidR="00E66D0E" w:rsidRDefault="00E66D0E" w:rsidP="00A87BF8">
      <w:pPr>
        <w:pStyle w:val="122"/>
      </w:pPr>
    </w:p>
    <w:p w14:paraId="271BAD6A" w14:textId="27898DCE" w:rsidR="00E66D0E" w:rsidRDefault="00E66D0E" w:rsidP="00A87BF8">
      <w:pPr>
        <w:pStyle w:val="122"/>
      </w:pPr>
    </w:p>
    <w:p w14:paraId="6311E888" w14:textId="10787D82" w:rsidR="00E66D0E" w:rsidRDefault="00E66D0E" w:rsidP="00A87BF8">
      <w:pPr>
        <w:pStyle w:val="122"/>
      </w:pPr>
    </w:p>
    <w:p w14:paraId="7973959A" w14:textId="132A102C" w:rsidR="00E66D0E" w:rsidRDefault="00E66D0E" w:rsidP="00A87BF8">
      <w:pPr>
        <w:pStyle w:val="122"/>
      </w:pPr>
    </w:p>
    <w:p w14:paraId="4FBB1638" w14:textId="11593578" w:rsidR="00E66D0E" w:rsidRDefault="00E66D0E" w:rsidP="00A87BF8">
      <w:pPr>
        <w:pStyle w:val="122"/>
      </w:pPr>
    </w:p>
    <w:p w14:paraId="2664FAB6" w14:textId="3B9974B8" w:rsidR="00E66D0E" w:rsidRDefault="00E66D0E" w:rsidP="00A87BF8">
      <w:pPr>
        <w:pStyle w:val="122"/>
      </w:pPr>
    </w:p>
    <w:p w14:paraId="091F95B5" w14:textId="2E9AF7EA" w:rsidR="00E66D0E" w:rsidRDefault="00E66D0E" w:rsidP="00A87BF8">
      <w:pPr>
        <w:pStyle w:val="122"/>
      </w:pPr>
    </w:p>
    <w:p w14:paraId="0A2591B2" w14:textId="77777777" w:rsidR="00E66D0E" w:rsidRDefault="00E66D0E" w:rsidP="00A87BF8">
      <w:pPr>
        <w:pStyle w:val="122"/>
      </w:pPr>
    </w:p>
    <w:p w14:paraId="058394EF" w14:textId="5B04E2E2" w:rsidR="00E66D0E" w:rsidRDefault="00E66D0E" w:rsidP="00A87BF8">
      <w:pPr>
        <w:pStyle w:val="122"/>
      </w:pPr>
    </w:p>
    <w:p w14:paraId="6580EF16" w14:textId="3EF1FC14" w:rsidR="00E66D0E" w:rsidRDefault="00E66D0E" w:rsidP="00A87BF8">
      <w:pPr>
        <w:pStyle w:val="122"/>
      </w:pPr>
    </w:p>
    <w:p w14:paraId="6460591D" w14:textId="6EC992B5" w:rsidR="00E66D0E" w:rsidRDefault="00E66D0E" w:rsidP="00A87BF8">
      <w:pPr>
        <w:pStyle w:val="122"/>
      </w:pPr>
    </w:p>
    <w:p w14:paraId="460E0A43" w14:textId="5FC545F3" w:rsidR="00E66D0E" w:rsidRDefault="00E66D0E" w:rsidP="00A87BF8">
      <w:pPr>
        <w:pStyle w:val="122"/>
      </w:pPr>
    </w:p>
    <w:p w14:paraId="2E195F4F" w14:textId="468BD6FB" w:rsidR="00E66D0E" w:rsidRDefault="00E66D0E" w:rsidP="00A87BF8">
      <w:pPr>
        <w:pStyle w:val="122"/>
      </w:pPr>
    </w:p>
    <w:p w14:paraId="7DC340E5" w14:textId="493F1CC4" w:rsidR="00E66D0E" w:rsidRDefault="00E66D0E" w:rsidP="00A87BF8">
      <w:pPr>
        <w:pStyle w:val="122"/>
      </w:pPr>
    </w:p>
    <w:p w14:paraId="153F5C0E" w14:textId="36EA9644" w:rsidR="00E66D0E" w:rsidRDefault="00E66D0E" w:rsidP="00A87BF8">
      <w:pPr>
        <w:pStyle w:val="122"/>
      </w:pPr>
    </w:p>
    <w:p w14:paraId="60937F2D" w14:textId="0B16FD31" w:rsidR="00E66D0E" w:rsidRDefault="00E66D0E" w:rsidP="00A87BF8">
      <w:pPr>
        <w:pStyle w:val="122"/>
      </w:pPr>
    </w:p>
    <w:p w14:paraId="0BFC0271" w14:textId="1F58BB7D" w:rsidR="00E66D0E" w:rsidRDefault="00E66D0E" w:rsidP="00A87BF8">
      <w:pPr>
        <w:pStyle w:val="122"/>
      </w:pPr>
    </w:p>
    <w:p w14:paraId="2A1D7950" w14:textId="47C3AFCE" w:rsidR="00E66D0E" w:rsidRDefault="00E66D0E" w:rsidP="00A87BF8">
      <w:pPr>
        <w:pStyle w:val="122"/>
      </w:pPr>
    </w:p>
    <w:p w14:paraId="393C3F16" w14:textId="2C3D5E28" w:rsidR="00E66D0E" w:rsidRDefault="00E66D0E" w:rsidP="00A87BF8">
      <w:pPr>
        <w:pStyle w:val="122"/>
      </w:pPr>
    </w:p>
    <w:p w14:paraId="4951E498" w14:textId="00399940" w:rsidR="00E66D0E" w:rsidRDefault="00E66D0E" w:rsidP="00A87BF8">
      <w:pPr>
        <w:pStyle w:val="122"/>
      </w:pPr>
    </w:p>
    <w:p w14:paraId="3CB8D948" w14:textId="343230AB" w:rsidR="00E66D0E" w:rsidRDefault="00E66D0E" w:rsidP="00A87BF8">
      <w:pPr>
        <w:pStyle w:val="122"/>
      </w:pPr>
    </w:p>
    <w:p w14:paraId="0481E625" w14:textId="653BC874" w:rsidR="00E66D0E" w:rsidRDefault="00E66D0E" w:rsidP="00A87BF8">
      <w:pPr>
        <w:pStyle w:val="122"/>
      </w:pPr>
    </w:p>
    <w:p w14:paraId="4185EAA6" w14:textId="3C310C3E" w:rsidR="00E66D0E" w:rsidRDefault="00E66D0E" w:rsidP="00A87BF8">
      <w:pPr>
        <w:pStyle w:val="122"/>
      </w:pPr>
    </w:p>
    <w:p w14:paraId="40AF7E0A" w14:textId="79AFA6E6" w:rsidR="00E66D0E" w:rsidRDefault="00E66D0E" w:rsidP="00A87BF8">
      <w:pPr>
        <w:pStyle w:val="122"/>
      </w:pPr>
    </w:p>
    <w:p w14:paraId="62A2B2E0" w14:textId="2CDD408F" w:rsidR="00E66D0E" w:rsidRDefault="00E66D0E" w:rsidP="00A87BF8">
      <w:pPr>
        <w:pStyle w:val="122"/>
      </w:pPr>
    </w:p>
    <w:p w14:paraId="3F026FF6" w14:textId="0DB2B2E3" w:rsidR="00E66D0E" w:rsidRDefault="00E66D0E" w:rsidP="00A87BF8">
      <w:pPr>
        <w:pStyle w:val="122"/>
      </w:pPr>
    </w:p>
    <w:p w14:paraId="1B856A7C" w14:textId="7856AA0F" w:rsidR="00E66D0E" w:rsidRDefault="00E66D0E" w:rsidP="00A87BF8">
      <w:pPr>
        <w:pStyle w:val="122"/>
      </w:pPr>
    </w:p>
    <w:p w14:paraId="71D317FD" w14:textId="77777777" w:rsidR="00E66D0E" w:rsidRDefault="00E66D0E" w:rsidP="00A87BF8">
      <w:pPr>
        <w:pStyle w:val="122"/>
      </w:pPr>
    </w:p>
    <w:p w14:paraId="71FC6BC8" w14:textId="77777777" w:rsidR="00E6306C" w:rsidRPr="00121E3F" w:rsidRDefault="00E6306C" w:rsidP="00A87BF8">
      <w:pPr>
        <w:pStyle w:val="122"/>
      </w:pPr>
    </w:p>
    <w:p w14:paraId="3E599D17" w14:textId="204D21D4" w:rsidR="00CD3268" w:rsidRPr="00CD3268" w:rsidRDefault="00A87BF8" w:rsidP="00E66D0E">
      <w:pPr>
        <w:pStyle w:val="120"/>
        <w:jc w:val="right"/>
        <w:rPr>
          <w:b w:val="0"/>
          <w:caps/>
          <w:sz w:val="36"/>
          <w:szCs w:val="36"/>
        </w:rPr>
      </w:pPr>
      <w:r w:rsidRPr="0071042E">
        <w:rPr>
          <w:sz w:val="28"/>
          <w:szCs w:val="28"/>
        </w:rPr>
        <w:t xml:space="preserve">     </w:t>
      </w:r>
      <w:bookmarkEnd w:id="0"/>
      <w:r w:rsidR="00E66D0E">
        <w:rPr>
          <w:b w:val="0"/>
          <w:caps/>
          <w:sz w:val="36"/>
          <w:szCs w:val="36"/>
        </w:rPr>
        <w:t xml:space="preserve">          </w:t>
      </w:r>
      <w:r w:rsidR="000779B6" w:rsidRPr="00CD3268">
        <w:rPr>
          <w:noProof/>
          <w:lang w:eastAsia="ru-RU"/>
        </w:rPr>
        <w:drawing>
          <wp:inline distT="0" distB="0" distL="0" distR="0" wp14:anchorId="0E9385EE" wp14:editId="4C85B887">
            <wp:extent cx="2133600" cy="600075"/>
            <wp:effectExtent l="0" t="0" r="0" b="9525"/>
            <wp:docPr id="7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C3DF8" w14:textId="77777777" w:rsidR="00CD3268" w:rsidRPr="00CD3268" w:rsidRDefault="000779B6" w:rsidP="00CD3268">
      <w:pPr>
        <w:suppressAutoHyphens/>
        <w:spacing w:before="60" w:after="60" w:line="312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noProof/>
          <w:lang w:eastAsia="ru-RU"/>
        </w:rPr>
        <w:drawing>
          <wp:inline distT="0" distB="0" distL="0" distR="0" wp14:anchorId="4104EE4E" wp14:editId="75370950">
            <wp:extent cx="6408420" cy="1405255"/>
            <wp:effectExtent l="0" t="0" r="0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6D6B8" w14:textId="77777777" w:rsidR="00CD3268" w:rsidRPr="00CD3268" w:rsidRDefault="00CD3268" w:rsidP="00CD3268">
      <w:pPr>
        <w:suppressAutoHyphens/>
        <w:spacing w:before="60" w:after="60" w:line="312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4E082E21" w14:textId="788850F3" w:rsidR="00CD3268" w:rsidRDefault="00CD3268" w:rsidP="00CD3268">
      <w:pPr>
        <w:suppressAutoHyphens/>
        <w:spacing w:before="60" w:after="60" w:line="312" w:lineRule="auto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t xml:space="preserve">     </w:t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Заказчик – </w:t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instrText xml:space="preserve"> DOCPROPERTY LSATTR_Заказчик \* MERGEFORMAT </w:instrText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4"/>
          <w:szCs w:val="24"/>
          <w:lang w:eastAsia="ar-SA"/>
        </w:rPr>
        <w:t>АО "Связьтранснефть"</w:t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14:paraId="2ADE874C" w14:textId="430A38F1" w:rsidR="000779B6" w:rsidRDefault="000779B6" w:rsidP="00CD3268">
      <w:pPr>
        <w:suppressAutoHyphens/>
        <w:spacing w:before="60" w:after="60" w:line="312" w:lineRule="auto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ar-SA"/>
        </w:rPr>
      </w:pPr>
    </w:p>
    <w:p w14:paraId="7A374EC6" w14:textId="77777777" w:rsidR="00C94874" w:rsidRPr="00CD3268" w:rsidRDefault="00C94874" w:rsidP="00CD3268">
      <w:pPr>
        <w:suppressAutoHyphens/>
        <w:spacing w:before="60" w:after="60" w:line="312" w:lineRule="auto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ar-SA"/>
        </w:rPr>
      </w:pPr>
    </w:p>
    <w:p w14:paraId="76BB4756" w14:textId="03F6E76A" w:rsidR="00C94874" w:rsidRDefault="00392517" w:rsidP="00CD3268">
      <w:pPr>
        <w:spacing w:after="0" w:line="240" w:lineRule="auto"/>
        <w:ind w:left="113" w:right="113"/>
        <w:jc w:val="center"/>
        <w:rPr>
          <w:rFonts w:ascii="Times New Roman" w:hAnsi="Times New Roman"/>
          <w:b/>
          <w:caps/>
          <w:sz w:val="36"/>
          <w:szCs w:val="36"/>
        </w:rPr>
      </w:pPr>
      <w:r w:rsidRPr="00392517">
        <w:rPr>
          <w:rFonts w:ascii="Times New Roman" w:hAnsi="Times New Roman"/>
          <w:b/>
          <w:caps/>
          <w:sz w:val="36"/>
          <w:szCs w:val="36"/>
        </w:rPr>
        <w:t>Волоконно-оптическая кабельная линия связи на участке Дом обходчика 206 км – ПКУ 221 км МН Киенгоп-Н.Челны. ВК ПТУС. Строительство</w:t>
      </w:r>
    </w:p>
    <w:p w14:paraId="321890CB" w14:textId="77777777" w:rsidR="00392517" w:rsidRPr="00CD3268" w:rsidRDefault="00392517" w:rsidP="00CD3268">
      <w:pPr>
        <w:spacing w:after="0" w:line="240" w:lineRule="auto"/>
        <w:ind w:left="113" w:right="113"/>
        <w:jc w:val="center"/>
        <w:rPr>
          <w:rFonts w:ascii="Times New Roman" w:hAnsi="Times New Roman"/>
          <w:b/>
          <w:caps/>
          <w:sz w:val="36"/>
          <w:szCs w:val="36"/>
        </w:rPr>
      </w:pPr>
    </w:p>
    <w:p w14:paraId="6472438A" w14:textId="77777777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i/>
          <w:sz w:val="28"/>
          <w:szCs w:val="28"/>
          <w:lang w:eastAsia="ar-SA"/>
        </w:rPr>
      </w:pPr>
      <w:r w:rsidRPr="00CD3268">
        <w:rPr>
          <w:rFonts w:ascii="Times New Roman" w:hAnsi="Times New Roman"/>
          <w:i/>
          <w:sz w:val="28"/>
          <w:szCs w:val="28"/>
        </w:rPr>
        <w:t>ПРОЕКТНАЯ</w:t>
      </w:r>
      <w:r w:rsidRPr="00CD3268">
        <w:rPr>
          <w:rFonts w:ascii="Times New Roman" w:eastAsia="Times New Roman" w:hAnsi="Times New Roman"/>
          <w:i/>
          <w:sz w:val="28"/>
          <w:szCs w:val="28"/>
          <w:lang w:eastAsia="ar-SA"/>
        </w:rPr>
        <w:t xml:space="preserve">  ДОКУМЕНТАЦИЯ</w:t>
      </w:r>
    </w:p>
    <w:p w14:paraId="0E9602B7" w14:textId="68FF2AD7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LSATTR_Наименование_раздела 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Пояснительная записка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1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"" "Раздел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1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2BF2EA71" w14:textId="15A8C960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>"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1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 Раздел.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Пояснительная записка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2118C13A" w14:textId="7F1C0509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"Раздел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1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LSATTR_Наименование_раздела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b/>
          <w:sz w:val="28"/>
          <w:szCs w:val="28"/>
          <w:lang w:eastAsia="ar-SA"/>
        </w:rPr>
        <w:instrText>Пояснительная записка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Раздел </w:instrText>
      </w:r>
      <w:r w:rsidR="00856464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>1</w:instrText>
      </w:r>
      <w:r w:rsidR="00856464"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. </w:instrText>
      </w:r>
      <w:r w:rsidR="00856464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>Пояснительная записка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0E4669B4" w14:textId="6E71BB49" w:rsidR="00396206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396206"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t xml:space="preserve">Раздел </w:t>
      </w:r>
      <w:r w:rsidR="00396206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t>1</w:t>
      </w:r>
      <w:r w:rsidR="00396206"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t xml:space="preserve">. </w:t>
      </w:r>
      <w:r w:rsidR="00396206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t>Пояснительная записка</w:t>
      </w:r>
    </w:p>
    <w:p w14:paraId="4DB98F2F" w14:textId="7115A85D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856464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856464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"" "Подраздел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</w:p>
    <w:p w14:paraId="62B6D1FE" w14:textId="32E3B35E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>"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 Подраздел.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</w:p>
    <w:p w14:paraId="1AA2E7E6" w14:textId="77777777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"Подраздел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LSATTR_Наименование_подраздела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hAnsi="Times New Roman"/>
          <w:b/>
          <w:noProof/>
          <w:sz w:val="28"/>
          <w:szCs w:val="28"/>
        </w:rPr>
        <w:instrText>_</w:instrText>
      </w:r>
      <w:r w:rsidRPr="00CD3268">
        <w:rPr>
          <w:rFonts w:ascii="Times New Roman" w:hAnsi="Times New Roman"/>
          <w:b/>
          <w:noProof/>
          <w:sz w:val="28"/>
          <w:szCs w:val="28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Подраздел </w:instrText>
      </w:r>
      <w:r w:rsidRPr="00CD3268">
        <w:rPr>
          <w:rFonts w:ascii="Times New Roman" w:hAnsi="Times New Roman"/>
          <w:b/>
          <w:noProof/>
          <w:sz w:val="28"/>
          <w:szCs w:val="28"/>
        </w:rPr>
        <w:instrText>5</w:instrText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hAnsi="Times New Roman"/>
          <w:b/>
          <w:noProof/>
          <w:sz w:val="28"/>
          <w:szCs w:val="28"/>
        </w:rPr>
        <w:instrText>Сети связи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76A7283C" w14:textId="6464DD0F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856464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856464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"" "Часть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</w:p>
    <w:p w14:paraId="05BF8328" w14:textId="267E5063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>"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 Часть.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</w:p>
    <w:p w14:paraId="1F1744AA" w14:textId="77777777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"Часть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LSATTR_Наименование_части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Часть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1</w:instrText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АТС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5AB1EAE6" w14:textId="56DEA893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LSATTR_Наименование_книги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="00856464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="00856464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"" "Книга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</w:p>
    <w:p w14:paraId="768D5BC8" w14:textId="4EC0CBC4" w:rsidR="00CD3268" w:rsidRPr="00CD3268" w:rsidRDefault="00CD3268" w:rsidP="00CD3268">
      <w:pPr>
        <w:ind w:left="113" w:right="113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>" "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= _ "Книга.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LSATTR_Наименование_книги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</w:p>
    <w:p w14:paraId="28070CE1" w14:textId="77777777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"Книга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 xml:space="preserve"> DOCPROPERTY LSATTR_Наименование_книги \* MERGEFORMAT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Книга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2</w:instrText>
      </w:r>
      <w:r w:rsidRPr="00CD3268">
        <w:rPr>
          <w:rFonts w:ascii="Times New Roman" w:eastAsia="Times New Roman" w:hAnsi="Times New Roman"/>
          <w:b/>
          <w:noProof/>
          <w:sz w:val="28"/>
          <w:szCs w:val="28"/>
          <w:lang w:eastAsia="ar-SA"/>
        </w:rPr>
        <w:instrText xml:space="preserve">. 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Чертежи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3185EC14" w14:textId="5555FB7D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end"/>
      </w:r>
    </w:p>
    <w:p w14:paraId="79BE9B05" w14:textId="4A419E6D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LSATTR_Обозначение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BA0C07">
        <w:rPr>
          <w:rFonts w:ascii="Times New Roman" w:eastAsia="Times New Roman" w:hAnsi="Times New Roman"/>
          <w:sz w:val="28"/>
          <w:szCs w:val="28"/>
          <w:lang w:eastAsia="ar-SA"/>
        </w:rPr>
        <w:t>Г.9.0000.24056-СТН/ГТП-500.000-ПЗ</w:t>
      </w:r>
      <w:r w:rsidRPr="00CD3268">
        <w:rPr>
          <w:rFonts w:ascii="Times New Roman" w:eastAsia="Times New Roman" w:hAnsi="Times New Roman"/>
          <w:sz w:val="28"/>
          <w:szCs w:val="28"/>
          <w:lang w:eastAsia="ar-SA"/>
        </w:rPr>
        <w:fldChar w:fldCharType="end"/>
      </w:r>
    </w:p>
    <w:p w14:paraId="204E1444" w14:textId="1A32B86D" w:rsidR="00CD3268" w:rsidRPr="00CD3268" w:rsidRDefault="00CD3268" w:rsidP="00CD3268">
      <w:pPr>
        <w:ind w:left="113" w:right="113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Том </w:t>
      </w:r>
      <w:r w:rsidR="00162826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1</w: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separate"/>
      </w:r>
      <w:r w:rsidR="00856464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= _ "" ".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DOCPROPERTY LSATTR_Номер_подраздела \* MERGEFORMAT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="00856464" w:rsidRPr="00856464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= _ "" ".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instrText xml:space="preserve"> DOCPROPERTY LSATTR_Номер_части \* MERGEFORMAT </w:instrText>
      </w:r>
      <w:r w:rsidRPr="00CD3268">
        <w:rPr>
          <w:rFonts w:ascii="Times New Roman" w:eastAsia="Times New Roman" w:hAnsi="Times New Roman"/>
          <w:b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noProof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IF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separate"/>
      </w:r>
      <w:r w:rsidR="00856464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= _ "" ".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begin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 DOCPROPERTY LSATTR_Номер_книги \* MERGEFORMAT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separate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>_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instrText xml:space="preserve">" </w:instrText>
      </w:r>
      <w:r w:rsidRPr="00CD3268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fldChar w:fldCharType="end"/>
      </w:r>
    </w:p>
    <w:p w14:paraId="4933DD04" w14:textId="1CC48B5A" w:rsidR="00F36749" w:rsidRDefault="00F36749" w:rsidP="00603EAB">
      <w:pPr>
        <w:pStyle w:val="122"/>
        <w:tabs>
          <w:tab w:val="right" w:pos="10065"/>
        </w:tabs>
        <w:spacing w:after="360"/>
        <w:ind w:left="284" w:right="27"/>
      </w:pPr>
      <w:r w:rsidRPr="00884D9B">
        <w:t>Главный</w:t>
      </w:r>
      <w:r w:rsidRPr="00E21D6A">
        <w:t xml:space="preserve"> </w:t>
      </w:r>
      <w:r w:rsidRPr="00A3349F">
        <w:t>инженер</w:t>
      </w:r>
      <w:r w:rsidR="00DF5325">
        <w:t xml:space="preserve"> филиала</w:t>
      </w:r>
      <w:r w:rsidR="00603EAB">
        <w:t xml:space="preserve">                        </w:t>
      </w:r>
      <w:r w:rsidR="00603EAB" w:rsidRPr="00603EAB">
        <w:rPr>
          <w:noProof/>
          <w:lang w:eastAsia="ru-RU"/>
        </w:rPr>
        <w:t xml:space="preserve"> </w:t>
      </w:r>
      <w:r>
        <w:tab/>
      </w:r>
      <w:r w:rsidRPr="00DF5325">
        <w:t>М.С. Лукьяненко</w:t>
      </w:r>
    </w:p>
    <w:p w14:paraId="65B2C6C8" w14:textId="69EB4638" w:rsidR="00D32FE0" w:rsidRPr="002D32E0" w:rsidRDefault="00D32FE0" w:rsidP="00603EAB">
      <w:pPr>
        <w:pStyle w:val="122"/>
        <w:tabs>
          <w:tab w:val="right" w:pos="10065"/>
        </w:tabs>
        <w:spacing w:after="360"/>
        <w:ind w:left="284" w:right="27"/>
        <w:jc w:val="right"/>
      </w:pPr>
      <w:r w:rsidRPr="00E21D6A">
        <w:t xml:space="preserve">Главный </w:t>
      </w:r>
      <w:r w:rsidRPr="001E203C">
        <w:rPr>
          <w:rFonts w:eastAsia="Calibri"/>
          <w:lang w:eastAsia="en-US"/>
        </w:rPr>
        <w:t>инженер</w:t>
      </w:r>
      <w:r w:rsidRPr="00E21D6A">
        <w:t xml:space="preserve"> проекта</w:t>
      </w:r>
      <w:r w:rsidR="00603EAB">
        <w:t xml:space="preserve">                            </w:t>
      </w:r>
      <w:r w:rsidRPr="00E21D6A">
        <w:tab/>
      </w:r>
      <w:fldSimple w:instr=" DOCPROPERTY LSATTR_ГИП \* MERGEFORMAT ">
        <w:r w:rsidR="00BA0C07">
          <w:t>А.Н. Романов</w:t>
        </w:r>
      </w:fldSimple>
    </w:p>
    <w:p w14:paraId="1680C8D1" w14:textId="77777777" w:rsidR="00D32FE0" w:rsidRDefault="000779B6" w:rsidP="00D32FE0">
      <w:pPr>
        <w:pStyle w:val="122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B6D403E" wp14:editId="09465FDF">
                <wp:simplePos x="0" y="0"/>
                <wp:positionH relativeFrom="page">
                  <wp:posOffset>4645406</wp:posOffset>
                </wp:positionH>
                <wp:positionV relativeFrom="page">
                  <wp:posOffset>8999576</wp:posOffset>
                </wp:positionV>
                <wp:extent cx="2352675" cy="1021080"/>
                <wp:effectExtent l="0" t="0" r="28575" b="26670"/>
                <wp:wrapNone/>
                <wp:docPr id="6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2675" cy="102108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D562A0" w14:textId="77777777" w:rsidR="00BB7DC1" w:rsidRPr="00260B2F" w:rsidRDefault="00BB7DC1" w:rsidP="00D32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Филиал  «Центр проектирования систем автоматизации и связи»</w:t>
                            </w:r>
                          </w:p>
                          <w:p w14:paraId="563564D2" w14:textId="73CF3077" w:rsidR="00BB7DC1" w:rsidRPr="00260B2F" w:rsidRDefault="00BB7DC1" w:rsidP="00FB4D7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A648B2">
                              <w:rPr>
                                <w:rFonts w:ascii="Times New Roman" w:hAnsi="Times New Roman"/>
                              </w:rPr>
                              <w:t>№ К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Т-180-210/</w:t>
                            </w:r>
                            <w:r w:rsidRPr="00642F34">
                              <w:rPr>
                                <w:rFonts w:ascii="Times New Roman" w:hAnsi="Times New Roman"/>
                                <w:u w:val="single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ab/>
                            </w:r>
                          </w:p>
                          <w:p w14:paraId="5969BE2E" w14:textId="729D48D7" w:rsidR="00BB7DC1" w:rsidRPr="00260B2F" w:rsidRDefault="00BB7DC1" w:rsidP="00D32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 xml:space="preserve">Дата:  «  »___ 2022 </w:t>
                            </w:r>
                            <w:r w:rsidRPr="00260B2F">
                              <w:rPr>
                                <w:rFonts w:ascii="Times New Roman" w:hAnsi="Times New Roman"/>
                              </w:rPr>
                              <w:t>г.</w:t>
                            </w:r>
                          </w:p>
                          <w:p w14:paraId="48B1C825" w14:textId="3502CF65" w:rsidR="00BB7DC1" w:rsidRPr="00260B2F" w:rsidRDefault="00BB7DC1" w:rsidP="00D32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260B2F">
                              <w:rPr>
                                <w:rFonts w:ascii="Times New Roman" w:hAnsi="Times New Roman"/>
                              </w:rPr>
                              <w:t>Листов всего: 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B6D403E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365.8pt;margin-top:708.65pt;width:185.25pt;height:80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" filled="f" strokeweight="1.75pt">
                <v:textbox>
                  <w:txbxContent>
                    <w:p w14:paraId="35D562A0" w14:textId="77777777" w:rsidR="00BB7DC1" w:rsidRPr="00260B2F" w:rsidRDefault="00BB7DC1" w:rsidP="00D32FE0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Филиал  «Центр проектирования систем автоматизации и связи»</w:t>
                      </w:r>
                    </w:p>
                    <w:p w14:paraId="563564D2" w14:textId="73CF3077" w:rsidR="00BB7DC1" w:rsidRPr="00260B2F" w:rsidRDefault="00BB7DC1" w:rsidP="00FB4D76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A648B2">
                        <w:rPr>
                          <w:rFonts w:ascii="Times New Roman" w:hAnsi="Times New Roman"/>
                        </w:rPr>
                        <w:t>№ К</w:t>
                      </w:r>
                      <w:r>
                        <w:rPr>
                          <w:rFonts w:ascii="Times New Roman" w:hAnsi="Times New Roman"/>
                        </w:rPr>
                        <w:t>Т-180-210/</w:t>
                      </w:r>
                      <w:r w:rsidRPr="00642F34">
                        <w:rPr>
                          <w:rFonts w:ascii="Times New Roman" w:hAnsi="Times New Roman"/>
                          <w:u w:val="single"/>
                        </w:rPr>
                        <w:t xml:space="preserve">         </w:t>
                      </w:r>
                      <w:r>
                        <w:rPr>
                          <w:rFonts w:ascii="Times New Roman" w:hAnsi="Times New Roman"/>
                        </w:rPr>
                        <w:tab/>
                      </w:r>
                    </w:p>
                    <w:p w14:paraId="5969BE2E" w14:textId="729D48D7" w:rsidR="00BB7DC1" w:rsidRPr="00260B2F" w:rsidRDefault="00BB7DC1" w:rsidP="00D32FE0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 xml:space="preserve">Дата:  «  »___ 2022 </w:t>
                      </w:r>
                      <w:r w:rsidRPr="00260B2F">
                        <w:rPr>
                          <w:rFonts w:ascii="Times New Roman" w:hAnsi="Times New Roman"/>
                        </w:rPr>
                        <w:t>г.</w:t>
                      </w:r>
                    </w:p>
                    <w:p w14:paraId="48B1C825" w14:textId="3502CF65" w:rsidR="00BB7DC1" w:rsidRPr="00260B2F" w:rsidRDefault="00BB7DC1" w:rsidP="00D32FE0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260B2F">
                        <w:rPr>
                          <w:rFonts w:ascii="Times New Roman" w:hAnsi="Times New Roman"/>
                        </w:rPr>
                        <w:t>Листов всего: 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5A4AB74" w14:textId="77777777" w:rsidR="00D32FE0" w:rsidRDefault="00D32FE0" w:rsidP="00F36749">
      <w:pPr>
        <w:pStyle w:val="122"/>
        <w:jc w:val="left"/>
        <w:rPr>
          <w:rFonts w:cs="Arial"/>
          <w:sz w:val="20"/>
          <w:szCs w:val="20"/>
        </w:rPr>
        <w:sectPr w:rsidR="00D32FE0" w:rsidSect="004378E0">
          <w:headerReference w:type="default" r:id="rId10"/>
          <w:headerReference w:type="first" r:id="rId11"/>
          <w:pgSz w:w="11906" w:h="16838"/>
          <w:pgMar w:top="340" w:right="680" w:bottom="454" w:left="1134" w:header="346" w:footer="164" w:gutter="0"/>
          <w:pgNumType w:start="0"/>
          <w:cols w:space="708"/>
          <w:titlePg/>
          <w:docGrid w:linePitch="360"/>
        </w:sectPr>
      </w:pPr>
    </w:p>
    <w:p w14:paraId="79525D73" w14:textId="6045EA9C" w:rsidR="004378E0" w:rsidRDefault="0063601D" w:rsidP="004378E0">
      <w:pPr>
        <w:pStyle w:val="af3"/>
        <w:rPr>
          <w:sz w:val="6"/>
          <w:szCs w:val="6"/>
        </w:rPr>
      </w:pPr>
      <w:r>
        <w:rPr>
          <w:rStyle w:val="3-"/>
        </w:rPr>
        <w:lastRenderedPageBreak/>
        <w:commentReference w:id="1"/>
      </w:r>
      <w:r w:rsidR="004378E0">
        <w:fldChar w:fldCharType="begin"/>
      </w:r>
      <w:bookmarkStart w:id="2" w:name="НомерC"/>
      <w:r w:rsidR="004378E0">
        <w:rPr>
          <w:sz w:val="6"/>
          <w:szCs w:val="6"/>
        </w:rPr>
        <w:instrText xml:space="preserve"> SECTIONPAGES   \* MERGEFORMAT </w:instrText>
      </w:r>
      <w:r w:rsidR="004378E0">
        <w:fldChar w:fldCharType="separate"/>
      </w:r>
      <w:r w:rsidR="00396206">
        <w:rPr>
          <w:noProof/>
          <w:sz w:val="6"/>
          <w:szCs w:val="6"/>
        </w:rPr>
        <w:t>1</w:t>
      </w:r>
      <w:r w:rsidR="004378E0">
        <w:fldChar w:fldCharType="end"/>
      </w:r>
      <w:bookmarkEnd w:id="2"/>
    </w:p>
    <w:p w14:paraId="67D7FC96" w14:textId="77777777" w:rsidR="004378E0" w:rsidRPr="001D6232" w:rsidRDefault="004378E0" w:rsidP="00A70A69">
      <w:pPr>
        <w:pStyle w:val="af1"/>
        <w:jc w:val="center"/>
        <w:rPr>
          <w:rFonts w:ascii="Franklin Gothic Book" w:hAnsi="Franklin Gothic Book"/>
        </w:rPr>
      </w:pPr>
      <w:r w:rsidRPr="001D6232">
        <w:rPr>
          <w:rStyle w:val="af4"/>
          <w:rFonts w:ascii="Franklin Gothic Book" w:hAnsi="Franklin Gothic Book"/>
          <w:sz w:val="32"/>
          <w:szCs w:val="32"/>
        </w:rPr>
        <w:t>Содержание тома</w:t>
      </w:r>
    </w:p>
    <w:p w14:paraId="42DF66D0" w14:textId="77777777" w:rsidR="00396206" w:rsidRPr="00396206" w:rsidRDefault="004378E0" w:rsidP="00396206">
      <w:pPr>
        <w:pStyle w:val="3-0"/>
        <w:rPr>
          <w:rFonts w:ascii="Franklin Gothic Book" w:hAnsi="Franklin Gothic Book"/>
          <w:b/>
          <w:bCs/>
        </w:rPr>
      </w:pPr>
      <w:r w:rsidRPr="001D6232">
        <w:rPr>
          <w:rFonts w:ascii="Franklin Gothic Book" w:hAnsi="Franklin Gothic Book"/>
        </w:rPr>
        <w:fldChar w:fldCharType="begin"/>
      </w:r>
      <w:r w:rsidRPr="001D6232">
        <w:rPr>
          <w:rFonts w:ascii="Franklin Gothic Book" w:hAnsi="Franklin Gothic Book"/>
          <w:color w:val="FFFFFF"/>
          <w:sz w:val="2"/>
          <w:szCs w:val="2"/>
        </w:rPr>
        <w:instrText xml:space="preserve"> LISTNUM  N \l 1 \s </w:instrText>
      </w:r>
      <w:r w:rsidRPr="001D6232">
        <w:rPr>
          <w:rFonts w:ascii="Franklin Gothic Book" w:hAnsi="Franklin Gothic Book"/>
        </w:rPr>
        <w:fldChar w:fldCharType="begin"/>
      </w:r>
      <w:r w:rsidRPr="001D6232">
        <w:rPr>
          <w:rFonts w:ascii="Franklin Gothic Book" w:hAnsi="Franklin Gothic Book"/>
          <w:noProof/>
          <w:color w:val="FFFFFF"/>
          <w:sz w:val="2"/>
          <w:szCs w:val="2"/>
          <w:lang w:val="en-US"/>
        </w:rPr>
        <w:instrText xml:space="preserve"> =1+</w:instrText>
      </w:r>
      <w:r w:rsidR="00501A9B" w:rsidRPr="001D6232">
        <w:rPr>
          <w:rFonts w:ascii="Franklin Gothic Book" w:hAnsi="Franklin Gothic Book"/>
        </w:rPr>
        <w:fldChar w:fldCharType="begin"/>
      </w:r>
      <w:r w:rsidR="00501A9B" w:rsidRPr="001D6232">
        <w:rPr>
          <w:rFonts w:ascii="Franklin Gothic Book" w:hAnsi="Franklin Gothic Book"/>
        </w:rPr>
        <w:instrText xml:space="preserve"> REF  НомерC  \* MERGEFORMAT </w:instrText>
      </w:r>
      <w:r w:rsidR="00501A9B" w:rsidRPr="001D6232">
        <w:rPr>
          <w:rFonts w:ascii="Franklin Gothic Book" w:hAnsi="Franklin Gothic Book"/>
        </w:rPr>
        <w:fldChar w:fldCharType="separate"/>
      </w:r>
      <w:r w:rsidR="00396206" w:rsidRPr="00396206">
        <w:rPr>
          <w:rFonts w:ascii="Franklin Gothic Book" w:hAnsi="Franklin Gothic Book"/>
          <w:noProof/>
          <w:color w:val="FFFFFF"/>
          <w:sz w:val="2"/>
          <w:szCs w:val="2"/>
        </w:rPr>
        <w:instrText>1</w:instrText>
      </w:r>
      <w:r w:rsidR="00501A9B" w:rsidRPr="001D6232">
        <w:rPr>
          <w:rFonts w:ascii="Franklin Gothic Book" w:hAnsi="Franklin Gothic Book"/>
          <w:noProof/>
          <w:color w:val="FFFFFF"/>
          <w:sz w:val="2"/>
          <w:szCs w:val="2"/>
        </w:rPr>
        <w:fldChar w:fldCharType="end"/>
      </w:r>
      <w:r w:rsidRPr="001D6232">
        <w:rPr>
          <w:rFonts w:ascii="Franklin Gothic Book" w:hAnsi="Franklin Gothic Book"/>
          <w:noProof/>
          <w:color w:val="FFFFFF"/>
          <w:sz w:val="2"/>
          <w:szCs w:val="2"/>
          <w:lang w:val="en-US"/>
        </w:rPr>
        <w:instrText>+</w:instrText>
      </w:r>
      <w:r w:rsidR="00501A9B" w:rsidRPr="001D6232">
        <w:rPr>
          <w:rFonts w:ascii="Franklin Gothic Book" w:hAnsi="Franklin Gothic Book"/>
        </w:rPr>
        <w:fldChar w:fldCharType="begin"/>
      </w:r>
      <w:r w:rsidR="00501A9B" w:rsidRPr="001D6232">
        <w:rPr>
          <w:rFonts w:ascii="Franklin Gothic Book" w:hAnsi="Franklin Gothic Book"/>
        </w:rPr>
        <w:instrText xml:space="preserve"> DOCPROPERTY  "Кол-во страниц СП"  \* MERGEFORMAT </w:instrText>
      </w:r>
      <w:r w:rsidR="00501A9B" w:rsidRPr="001D6232">
        <w:rPr>
          <w:rFonts w:ascii="Franklin Gothic Book" w:hAnsi="Franklin Gothic Book"/>
        </w:rPr>
        <w:fldChar w:fldCharType="separate"/>
      </w:r>
      <w:r w:rsidR="00856464" w:rsidRPr="00856464">
        <w:rPr>
          <w:rFonts w:ascii="Franklin Gothic Book" w:hAnsi="Franklin Gothic Book"/>
          <w:b/>
          <w:bCs/>
        </w:rPr>
        <w:instrText>2</w:instrText>
      </w:r>
      <w:r w:rsidR="00501A9B" w:rsidRPr="001D6232">
        <w:rPr>
          <w:rFonts w:ascii="Franklin Gothic Book" w:hAnsi="Franklin Gothic Book"/>
          <w:b/>
          <w:bCs/>
        </w:rPr>
        <w:fldChar w:fldCharType="end"/>
      </w:r>
      <w:r w:rsidRPr="001D6232">
        <w:rPr>
          <w:rFonts w:ascii="Franklin Gothic Book" w:hAnsi="Franklin Gothic Book"/>
          <w:noProof/>
          <w:color w:val="FFFFFF"/>
          <w:sz w:val="2"/>
          <w:szCs w:val="2"/>
          <w:lang w:val="en-US"/>
        </w:rPr>
        <w:instrText>+</w:instrText>
      </w:r>
      <w:r w:rsidRPr="001D6232">
        <w:rPr>
          <w:rFonts w:ascii="Franklin Gothic Book" w:hAnsi="Franklin Gothic Book"/>
        </w:rPr>
        <w:fldChar w:fldCharType="begin"/>
      </w:r>
      <w:r w:rsidRPr="001D6232">
        <w:rPr>
          <w:rFonts w:ascii="Franklin Gothic Book" w:hAnsi="Franklin Gothic Book"/>
          <w:noProof/>
          <w:color w:val="FFFFFF"/>
          <w:sz w:val="2"/>
          <w:szCs w:val="2"/>
          <w:lang w:val="en-US"/>
        </w:rPr>
        <w:instrText xml:space="preserve"> REF  Номер  \* MERGEFORMAT </w:instrText>
      </w:r>
      <w:r w:rsidRPr="001D6232">
        <w:rPr>
          <w:rFonts w:ascii="Franklin Gothic Book" w:hAnsi="Franklin Gothic Book"/>
        </w:rPr>
        <w:fldChar w:fldCharType="separate"/>
      </w:r>
      <w:r w:rsidR="00396206" w:rsidRPr="00396206">
        <w:rPr>
          <w:rFonts w:ascii="Franklin Gothic Book" w:hAnsi="Franklin Gothic Book"/>
          <w:b/>
          <w:bCs/>
        </w:rPr>
        <w:instrText>177</w:instrText>
      </w:r>
    </w:p>
    <w:p w14:paraId="39975111" w14:textId="09FAE5B6" w:rsidR="004378E0" w:rsidRPr="001D6232" w:rsidRDefault="004378E0" w:rsidP="004378E0">
      <w:pPr>
        <w:pStyle w:val="3-0"/>
        <w:jc w:val="center"/>
        <w:rPr>
          <w:rFonts w:ascii="Franklin Gothic Book" w:hAnsi="Franklin Gothic Book"/>
          <w:color w:val="FFFFFF"/>
          <w:sz w:val="2"/>
          <w:szCs w:val="2"/>
        </w:rPr>
      </w:pPr>
      <w:r w:rsidRPr="001D6232">
        <w:rPr>
          <w:rFonts w:ascii="Franklin Gothic Book" w:hAnsi="Franklin Gothic Book"/>
        </w:rPr>
        <w:fldChar w:fldCharType="end"/>
      </w:r>
      <w:r w:rsidRPr="001D6232">
        <w:rPr>
          <w:rFonts w:ascii="Franklin Gothic Book" w:hAnsi="Franklin Gothic Book"/>
        </w:rPr>
        <w:fldChar w:fldCharType="separate"/>
      </w:r>
      <w:r w:rsidR="00396206">
        <w:rPr>
          <w:rFonts w:ascii="Franklin Gothic Book" w:hAnsi="Franklin Gothic Book"/>
          <w:noProof/>
          <w:color w:val="FFFFFF"/>
          <w:sz w:val="2"/>
          <w:szCs w:val="2"/>
          <w:lang w:val="en-US"/>
        </w:rPr>
        <w:instrText>181</w:instrText>
      </w:r>
      <w:r w:rsidRPr="001D6232">
        <w:rPr>
          <w:rFonts w:ascii="Franklin Gothic Book" w:hAnsi="Franklin Gothic Book"/>
        </w:rPr>
        <w:fldChar w:fldCharType="end"/>
      </w:r>
      <w:r w:rsidRPr="001D6232">
        <w:rPr>
          <w:rFonts w:ascii="Franklin Gothic Book" w:hAnsi="Franklin Gothic Book"/>
        </w:rPr>
        <w:fldChar w:fldCharType="end"/>
      </w:r>
    </w:p>
    <w:tbl>
      <w:tblPr>
        <w:tblW w:w="10490" w:type="dxa"/>
        <w:tblInd w:w="-2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03"/>
        <w:gridCol w:w="4295"/>
        <w:gridCol w:w="1135"/>
        <w:gridCol w:w="1357"/>
      </w:tblGrid>
      <w:tr w:rsidR="004378E0" w:rsidRPr="001D6232" w14:paraId="5CEB23C3" w14:textId="77777777" w:rsidTr="00465DDE">
        <w:trPr>
          <w:cantSplit/>
          <w:trHeight w:val="680"/>
          <w:tblHeader/>
        </w:trPr>
        <w:tc>
          <w:tcPr>
            <w:tcW w:w="37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D0DBFAE" w14:textId="77777777" w:rsidR="004378E0" w:rsidRPr="001D6232" w:rsidRDefault="004378E0">
            <w:pPr>
              <w:pStyle w:val="2-0"/>
              <w:ind w:left="-57" w:right="-57"/>
              <w:rPr>
                <w:rFonts w:ascii="Franklin Gothic Book" w:hAnsi="Franklin Gothic Book"/>
              </w:rPr>
            </w:pPr>
            <w:r w:rsidRPr="001D6232">
              <w:rPr>
                <w:rFonts w:ascii="Franklin Gothic Book" w:hAnsi="Franklin Gothic Book"/>
              </w:rPr>
              <w:t>Обозначение</w:t>
            </w:r>
          </w:p>
        </w:tc>
        <w:tc>
          <w:tcPr>
            <w:tcW w:w="42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37F737E" w14:textId="77777777" w:rsidR="004378E0" w:rsidRPr="001D6232" w:rsidRDefault="004378E0">
            <w:pPr>
              <w:pStyle w:val="2-0"/>
              <w:ind w:left="-57" w:right="-57"/>
              <w:rPr>
                <w:rFonts w:ascii="Franklin Gothic Book" w:hAnsi="Franklin Gothic Book"/>
              </w:rPr>
            </w:pPr>
            <w:r w:rsidRPr="001D6232">
              <w:rPr>
                <w:rFonts w:ascii="Franklin Gothic Book" w:hAnsi="Franklin Gothic Book"/>
              </w:rPr>
              <w:t>Наименование</w:t>
            </w:r>
          </w:p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B7E773A" w14:textId="77777777" w:rsidR="004378E0" w:rsidRPr="001D6232" w:rsidRDefault="004378E0">
            <w:pPr>
              <w:pStyle w:val="2-0"/>
              <w:ind w:left="-57" w:right="-57"/>
              <w:rPr>
                <w:rFonts w:ascii="Franklin Gothic Book" w:hAnsi="Franklin Gothic Book"/>
              </w:rPr>
            </w:pPr>
            <w:r w:rsidRPr="001D6232">
              <w:rPr>
                <w:rFonts w:ascii="Franklin Gothic Book" w:hAnsi="Franklin Gothic Book"/>
              </w:rPr>
              <w:t>Страница</w:t>
            </w:r>
          </w:p>
        </w:tc>
        <w:tc>
          <w:tcPr>
            <w:tcW w:w="13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DB0A65D" w14:textId="77777777" w:rsidR="004378E0" w:rsidRPr="001D6232" w:rsidRDefault="004378E0">
            <w:pPr>
              <w:pStyle w:val="2-0"/>
              <w:ind w:left="-57" w:right="-57"/>
              <w:rPr>
                <w:rFonts w:ascii="Franklin Gothic Book" w:hAnsi="Franklin Gothic Book"/>
              </w:rPr>
            </w:pPr>
            <w:r w:rsidRPr="001D6232">
              <w:rPr>
                <w:rFonts w:ascii="Franklin Gothic Book" w:hAnsi="Franklin Gothic Book"/>
              </w:rPr>
              <w:t>Примечание</w:t>
            </w:r>
          </w:p>
        </w:tc>
      </w:tr>
      <w:tr w:rsidR="004378E0" w:rsidRPr="001D6232" w14:paraId="07D0AAFA" w14:textId="77777777" w:rsidTr="00465DDE">
        <w:trPr>
          <w:cantSplit/>
          <w:trHeight w:val="305"/>
        </w:trPr>
        <w:tc>
          <w:tcPr>
            <w:tcW w:w="37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43C7D1D9" w14:textId="353855C2" w:rsidR="004378E0" w:rsidRPr="001D6232" w:rsidRDefault="001D6232" w:rsidP="00707514">
            <w:pPr>
              <w:pStyle w:val="141"/>
              <w:ind w:left="0"/>
              <w:jc w:val="left"/>
              <w:rPr>
                <w:rFonts w:ascii="Franklin Gothic Book" w:hAnsi="Franklin Gothic Book"/>
                <w:b w:val="0"/>
                <w:sz w:val="18"/>
                <w:szCs w:val="18"/>
              </w:rPr>
            </w:pPr>
            <w:r>
              <w:rPr>
                <w:rFonts w:ascii="Franklin Gothic Book" w:hAnsi="Franklin Gothic Book"/>
                <w:b w:val="0"/>
                <w:sz w:val="18"/>
                <w:szCs w:val="18"/>
              </w:rPr>
              <w:t xml:space="preserve"> </w:t>
            </w:r>
            <w:r w:rsidRPr="001D6232">
              <w:rPr>
                <w:rFonts w:ascii="Franklin Gothic Book" w:hAnsi="Franklin Gothic Book"/>
                <w:b w:val="0"/>
                <w:sz w:val="18"/>
                <w:szCs w:val="18"/>
              </w:rPr>
              <w:fldChar w:fldCharType="begin"/>
            </w:r>
            <w:r w:rsidRPr="001D6232">
              <w:rPr>
                <w:rFonts w:ascii="Franklin Gothic Book" w:hAnsi="Franklin Gothic Book"/>
                <w:b w:val="0"/>
                <w:sz w:val="18"/>
                <w:szCs w:val="18"/>
              </w:rPr>
              <w:instrText xml:space="preserve"> DOCPROPERTY LSATTR_Обозначение \* MERGEFORMAT </w:instrText>
            </w:r>
            <w:r w:rsidRPr="001D6232">
              <w:rPr>
                <w:rFonts w:ascii="Franklin Gothic Book" w:hAnsi="Franklin Gothic Book"/>
                <w:b w:val="0"/>
                <w:sz w:val="18"/>
                <w:szCs w:val="18"/>
              </w:rPr>
              <w:fldChar w:fldCharType="separate"/>
            </w:r>
            <w:r w:rsidR="00BA0C07">
              <w:rPr>
                <w:rFonts w:ascii="Franklin Gothic Book" w:hAnsi="Franklin Gothic Book"/>
                <w:b w:val="0"/>
                <w:sz w:val="18"/>
                <w:szCs w:val="18"/>
              </w:rPr>
              <w:t>Г.9.0000.24056-СТН/ГТП-500.000-ПЗ</w:t>
            </w:r>
            <w:r w:rsidRPr="001D6232">
              <w:rPr>
                <w:rFonts w:ascii="Franklin Gothic Book" w:hAnsi="Franklin Gothic Book"/>
                <w:b w:val="0"/>
                <w:bCs/>
                <w:sz w:val="18"/>
                <w:szCs w:val="18"/>
              </w:rPr>
              <w:fldChar w:fldCharType="end"/>
            </w:r>
            <w:r w:rsidR="00A01FA3">
              <w:rPr>
                <w:rFonts w:ascii="Franklin Gothic Book" w:hAnsi="Franklin Gothic Book"/>
                <w:b w:val="0"/>
                <w:bCs/>
                <w:sz w:val="18"/>
                <w:szCs w:val="18"/>
              </w:rPr>
              <w:t>.С</w:t>
            </w:r>
          </w:p>
        </w:tc>
        <w:tc>
          <w:tcPr>
            <w:tcW w:w="429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63CA3BC9" w14:textId="752EC620" w:rsidR="004378E0" w:rsidRPr="00DB111C" w:rsidRDefault="004378E0" w:rsidP="00DB111C">
            <w:pPr>
              <w:pStyle w:val="3-0"/>
              <w:spacing w:line="360" w:lineRule="auto"/>
              <w:ind w:left="0"/>
              <w:jc w:val="both"/>
              <w:rPr>
                <w:rFonts w:ascii="Franklin Gothic Book" w:hAnsi="Franklin Gothic Book"/>
                <w:sz w:val="18"/>
                <w:szCs w:val="18"/>
              </w:rPr>
            </w:pPr>
            <w:r w:rsidRPr="00DB111C">
              <w:rPr>
                <w:rFonts w:ascii="Franklin Gothic Book" w:hAnsi="Franklin Gothic Book"/>
                <w:sz w:val="18"/>
                <w:szCs w:val="18"/>
              </w:rPr>
              <w:t xml:space="preserve">Содержание тома </w: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IF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LSATTR_Номер_раздела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BA0C07">
              <w:rPr>
                <w:rFonts w:ascii="Franklin Gothic Book" w:hAnsi="Franklin Gothic Book"/>
                <w:bCs/>
                <w:sz w:val="18"/>
                <w:szCs w:val="18"/>
              </w:rPr>
              <w:instrText>1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= _ "" "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LSATTR_Номер_раздела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BA0C07">
              <w:rPr>
                <w:rFonts w:ascii="Franklin Gothic Book" w:hAnsi="Franklin Gothic Book"/>
                <w:bCs/>
                <w:sz w:val="18"/>
                <w:szCs w:val="18"/>
              </w:rPr>
              <w:instrText>1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"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856464">
              <w:rPr>
                <w:rFonts w:ascii="Franklin Gothic Book" w:hAnsi="Franklin Gothic Book"/>
                <w:bCs/>
                <w:noProof/>
                <w:sz w:val="18"/>
                <w:szCs w:val="18"/>
              </w:rPr>
              <w:t>1</w: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IF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LSATTR_Номер_подраздела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856464">
              <w:rPr>
                <w:rFonts w:ascii="Franklin Gothic Book" w:hAnsi="Franklin Gothic Book"/>
                <w:bCs/>
                <w:sz w:val="18"/>
                <w:szCs w:val="18"/>
              </w:rPr>
              <w:instrText>_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= _ "" ".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LSATTR_Номер_подраздела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501A9B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>_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"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IF </w:instrText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instrText xml:space="preserve"> DOCPROPERTY LSATTR_Номер_части \* MERGEFORMAT </w:instrText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856464" w:rsidRPr="00856464">
              <w:rPr>
                <w:rFonts w:ascii="Franklin Gothic Book" w:hAnsi="Franklin Gothic Book"/>
                <w:bCs/>
                <w:noProof/>
                <w:sz w:val="18"/>
                <w:szCs w:val="18"/>
              </w:rPr>
              <w:instrText>_</w:instrText>
            </w:r>
            <w:r w:rsidR="00501A9B" w:rsidRPr="00DB111C">
              <w:rPr>
                <w:rFonts w:ascii="Franklin Gothic Book" w:hAnsi="Franklin Gothic Book"/>
                <w:bCs/>
                <w:noProof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= _ "" ".</w:instrText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instrText xml:space="preserve"> DOCPROPERTY LSATTR_Номер_части \* MERGEFORMAT </w:instrText>
            </w:r>
            <w:r w:rsidR="00501A9B" w:rsidRPr="00DB111C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501A9B" w:rsidRPr="00DB111C">
              <w:rPr>
                <w:rFonts w:ascii="Franklin Gothic Book" w:hAnsi="Franklin Gothic Book"/>
                <w:bCs/>
                <w:noProof/>
                <w:sz w:val="18"/>
                <w:szCs w:val="18"/>
              </w:rPr>
              <w:instrText>_</w:instrText>
            </w:r>
            <w:r w:rsidR="00501A9B" w:rsidRPr="00DB111C">
              <w:rPr>
                <w:rFonts w:ascii="Franklin Gothic Book" w:hAnsi="Franklin Gothic Book"/>
                <w:bCs/>
                <w:noProof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"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IF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LSATTR_Номер_книги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856464">
              <w:rPr>
                <w:rFonts w:ascii="Franklin Gothic Book" w:hAnsi="Franklin Gothic Book"/>
                <w:bCs/>
                <w:sz w:val="18"/>
                <w:szCs w:val="18"/>
              </w:rPr>
              <w:instrText>_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= _ "" ".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begin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 DOCPROPERTY LSATTR_Номер_книги \* MERGEFORMAT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separate"/>
            </w:r>
            <w:r w:rsidR="00501A9B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>_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instrText xml:space="preserve">" </w:instrText>
            </w:r>
            <w:r w:rsidR="00A3349F" w:rsidRPr="00DB111C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13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60647292" w14:textId="72B96BF0" w:rsidR="004378E0" w:rsidRPr="00180046" w:rsidRDefault="004378E0" w:rsidP="00DB111C">
            <w:pPr>
              <w:pStyle w:val="3-0"/>
              <w:ind w:left="0"/>
              <w:rPr>
                <w:rFonts w:ascii="Franklin Gothic Book" w:hAnsi="Franklin Gothic Book"/>
                <w:sz w:val="18"/>
                <w:szCs w:val="18"/>
              </w:rPr>
            </w:pPr>
            <w:r w:rsidRPr="00180046">
              <w:rPr>
                <w:rFonts w:ascii="Franklin Gothic Book" w:hAnsi="Franklin Gothic Book"/>
                <w:sz w:val="18"/>
                <w:szCs w:val="18"/>
              </w:rPr>
              <w:t>2</w: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 IF </w:instrTex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 =1+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</w:rPr>
              <w:fldChar w:fldCharType="end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2</w:instrTex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 = 2 "" " – </w:instrTex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 =1+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175473" w:rsidRPr="00180046">
              <w:rPr>
                <w:rFonts w:ascii="Franklin Gothic Book" w:hAnsi="Franklin Gothic Book"/>
                <w:noProof/>
                <w:sz w:val="18"/>
                <w:szCs w:val="18"/>
              </w:rPr>
              <w:instrText>2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</w:rPr>
              <w:fldChar w:fldCharType="end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separate"/>
            </w:r>
            <w:r w:rsidR="00175473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3</w:instrTex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" </w:instrText>
            </w:r>
            <w:r w:rsidRPr="0018004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135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88C421B" w14:textId="77777777" w:rsidR="004378E0" w:rsidRPr="001D6232" w:rsidRDefault="004378E0">
            <w:pPr>
              <w:pStyle w:val="3-0"/>
              <w:rPr>
                <w:rFonts w:ascii="Franklin Gothic Book" w:hAnsi="Franklin Gothic Book"/>
                <w:sz w:val="18"/>
                <w:szCs w:val="18"/>
              </w:rPr>
            </w:pPr>
          </w:p>
        </w:tc>
      </w:tr>
      <w:tr w:rsidR="004378E0" w:rsidRPr="001D6232" w14:paraId="328AE21C" w14:textId="77777777" w:rsidTr="00465DDE">
        <w:trPr>
          <w:cantSplit/>
          <w:trHeight w:val="340"/>
        </w:trPr>
        <w:tc>
          <w:tcPr>
            <w:tcW w:w="37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6B3BEFE4" w14:textId="521B00AA" w:rsidR="004378E0" w:rsidRPr="00A01FA3" w:rsidRDefault="001D6232" w:rsidP="00A01FA3">
            <w:pPr>
              <w:pStyle w:val="3-0"/>
              <w:rPr>
                <w:rFonts w:ascii="Franklin Gothic Book" w:hAnsi="Franklin Gothic Book"/>
                <w:sz w:val="18"/>
                <w:szCs w:val="18"/>
              </w:rPr>
            </w:pPr>
            <w:r w:rsidRPr="001D6232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Pr="001D6232">
              <w:rPr>
                <w:rFonts w:ascii="Franklin Gothic Book" w:hAnsi="Franklin Gothic Book"/>
                <w:sz w:val="18"/>
                <w:szCs w:val="18"/>
              </w:rPr>
              <w:instrText xml:space="preserve"> DOCPROPERTY LSATTR_Обозначение \* MERGEFORMAT </w:instrText>
            </w:r>
            <w:r w:rsidRPr="001D6232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BA0C07">
              <w:rPr>
                <w:rFonts w:ascii="Franklin Gothic Book" w:hAnsi="Franklin Gothic Book"/>
                <w:sz w:val="18"/>
                <w:szCs w:val="18"/>
              </w:rPr>
              <w:t>Г.9.0000.24056-СТН/ГТП-500.000-ПЗ</w:t>
            </w:r>
            <w:r w:rsidRPr="001D6232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="0017184D">
              <w:rPr>
                <w:rFonts w:ascii="Franklin Gothic Book" w:hAnsi="Franklin Gothic Book"/>
                <w:bCs/>
                <w:sz w:val="18"/>
                <w:szCs w:val="18"/>
              </w:rPr>
              <w:t>.</w:t>
            </w:r>
            <w:r w:rsidR="00A01FA3">
              <w:rPr>
                <w:rFonts w:ascii="Franklin Gothic Book" w:hAnsi="Franklin Gothic Book"/>
                <w:bCs/>
                <w:sz w:val="18"/>
                <w:szCs w:val="18"/>
              </w:rPr>
              <w:t>СП</w:t>
            </w:r>
          </w:p>
        </w:tc>
        <w:tc>
          <w:tcPr>
            <w:tcW w:w="429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756EEB12" w14:textId="77777777" w:rsidR="004378E0" w:rsidRPr="00DB111C" w:rsidRDefault="00DB111C" w:rsidP="00DB111C">
            <w:pPr>
              <w:pStyle w:val="3-0"/>
              <w:spacing w:line="360" w:lineRule="auto"/>
              <w:ind w:left="0"/>
              <w:jc w:val="both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Состав проектной документации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B3D0B73" w14:textId="14524328" w:rsidR="004378E0" w:rsidRPr="00180046" w:rsidRDefault="004378E0" w:rsidP="00DB111C">
            <w:pPr>
              <w:pStyle w:val="3-0"/>
              <w:ind w:left="0"/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</w:pP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IF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=1+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DOCPROPERTY  "Кол-во страниц СП"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856464" w:rsidRPr="00856464">
              <w:rPr>
                <w:rFonts w:ascii="Franklin Gothic Book" w:hAnsi="Franklin Gothic Book"/>
                <w:bCs/>
                <w:sz w:val="18"/>
                <w:szCs w:val="18"/>
              </w:rPr>
              <w:instrText>2</w:instrText>
            </w:r>
            <w:r w:rsidR="00501A9B" w:rsidRPr="00180046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4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 2 "Удалить!" "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=2+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3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IF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=2+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3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=1+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DOCPROPERTY  "Кол-во страниц СП"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856464" w:rsidRPr="00856464">
              <w:rPr>
                <w:rFonts w:ascii="Franklin Gothic Book" w:hAnsi="Franklin Gothic Book"/>
                <w:bCs/>
                <w:sz w:val="18"/>
                <w:szCs w:val="18"/>
              </w:rPr>
              <w:instrText>2</w:instrText>
            </w:r>
            <w:r w:rsidR="00501A9B" w:rsidRPr="00180046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4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"" " –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begin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=1+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1</w:instrText>
            </w:r>
            <w:r w:rsidR="00501A9B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+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instrText xml:space="preserve"> DOCPROPERTY  "Кол-во страниц СП"  \* MERGEFORMAT </w:instrText>
            </w:r>
            <w:r w:rsidR="00501A9B" w:rsidRPr="0018004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856464" w:rsidRPr="00856464">
              <w:rPr>
                <w:rFonts w:ascii="Franklin Gothic Book" w:hAnsi="Franklin Gothic Book"/>
                <w:bCs/>
                <w:sz w:val="18"/>
                <w:szCs w:val="18"/>
              </w:rPr>
              <w:instrText>2</w:instrText>
            </w:r>
            <w:r w:rsidR="00501A9B" w:rsidRPr="00180046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4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"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 – </w:instrText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>4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instrText xml:space="preserve">" </w:instrTex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t>3</w:t>
            </w:r>
            <w:r w:rsidR="00396206"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t xml:space="preserve"> – </w:t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t>4</w:t>
            </w:r>
            <w:r w:rsidRPr="0018004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135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FED02A3" w14:textId="77777777" w:rsidR="004378E0" w:rsidRPr="001D6232" w:rsidRDefault="004378E0">
            <w:pPr>
              <w:pStyle w:val="3-0"/>
              <w:rPr>
                <w:rFonts w:ascii="Franklin Gothic Book" w:hAnsi="Franklin Gothic Book"/>
                <w:sz w:val="18"/>
                <w:szCs w:val="18"/>
              </w:rPr>
            </w:pPr>
          </w:p>
        </w:tc>
      </w:tr>
      <w:tr w:rsidR="004378E0" w:rsidRPr="001D6232" w14:paraId="300D82D3" w14:textId="77777777" w:rsidTr="00DB111C">
        <w:trPr>
          <w:cantSplit/>
          <w:trHeight w:val="340"/>
        </w:trPr>
        <w:tc>
          <w:tcPr>
            <w:tcW w:w="370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5111D2C" w14:textId="2CEBFF4F" w:rsidR="004378E0" w:rsidRPr="001D6232" w:rsidRDefault="00501A9B">
            <w:pPr>
              <w:pStyle w:val="3-0"/>
              <w:rPr>
                <w:rFonts w:ascii="Franklin Gothic Book" w:hAnsi="Franklin Gothic Book"/>
                <w:sz w:val="18"/>
                <w:szCs w:val="18"/>
              </w:rPr>
            </w:pPr>
            <w:r w:rsidRPr="001D6232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Pr="001D6232">
              <w:rPr>
                <w:rFonts w:ascii="Franklin Gothic Book" w:hAnsi="Franklin Gothic Book"/>
                <w:sz w:val="18"/>
                <w:szCs w:val="18"/>
              </w:rPr>
              <w:instrText xml:space="preserve"> DOCPROPERTY LSATTR_Обозначение \* MERGEFORMAT </w:instrText>
            </w:r>
            <w:r w:rsidRPr="001D6232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BA0C07">
              <w:rPr>
                <w:rFonts w:ascii="Franklin Gothic Book" w:hAnsi="Franklin Gothic Book"/>
                <w:sz w:val="18"/>
                <w:szCs w:val="18"/>
              </w:rPr>
              <w:t>Г.9.0000.24056-СТН/ГТП-500.000-ПЗ</w:t>
            </w:r>
            <w:r w:rsidRPr="001D6232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429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14:paraId="4C98E206" w14:textId="77777777" w:rsidR="004378E0" w:rsidRPr="00DB111C" w:rsidRDefault="001D6232" w:rsidP="00DB111C">
            <w:pPr>
              <w:pStyle w:val="141"/>
              <w:spacing w:line="240" w:lineRule="auto"/>
              <w:ind w:left="0"/>
              <w:jc w:val="both"/>
              <w:rPr>
                <w:rFonts w:ascii="Franklin Gothic Book" w:hAnsi="Franklin Gothic Book"/>
                <w:b w:val="0"/>
                <w:sz w:val="18"/>
                <w:szCs w:val="18"/>
              </w:rPr>
            </w:pPr>
            <w:r w:rsidRPr="00DB111C">
              <w:rPr>
                <w:rFonts w:ascii="Franklin Gothic Book" w:hAnsi="Franklin Gothic Book"/>
                <w:b w:val="0"/>
                <w:bCs/>
                <w:sz w:val="18"/>
                <w:szCs w:val="18"/>
              </w:rPr>
              <w:t>Пояснительная записка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023CD22" w14:textId="07A67BBF" w:rsidR="001D6232" w:rsidRPr="00B43C36" w:rsidRDefault="004378E0" w:rsidP="00DB111C">
            <w:pPr>
              <w:pStyle w:val="3-0"/>
              <w:ind w:left="0"/>
              <w:rPr>
                <w:rFonts w:ascii="Franklin Gothic Book" w:hAnsi="Franklin Gothic Book" w:cs="Times New Roman"/>
                <w:sz w:val="18"/>
                <w:szCs w:val="18"/>
              </w:rPr>
            </w:pP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begin"/>
            </w: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instrText xml:space="preserve"> =2+</w:instrText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instrText xml:space="preserve"> REF  НомерC  \* MERGEFORMAT </w:instrText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396206" w:rsidRPr="00396206">
              <w:rPr>
                <w:rFonts w:ascii="Franklin Gothic Book" w:hAnsi="Franklin Gothic Book"/>
                <w:noProof/>
                <w:sz w:val="18"/>
                <w:szCs w:val="18"/>
              </w:rPr>
              <w:instrText>1</w:instrText>
            </w:r>
            <w:r w:rsidR="00501A9B" w:rsidRPr="00B43C36">
              <w:rPr>
                <w:rFonts w:ascii="Franklin Gothic Book" w:hAnsi="Franklin Gothic Book"/>
                <w:noProof/>
                <w:sz w:val="18"/>
                <w:szCs w:val="18"/>
              </w:rPr>
              <w:fldChar w:fldCharType="end"/>
            </w: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instrText>+</w:instrText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fldChar w:fldCharType="begin"/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instrText xml:space="preserve"> DOCPROPERTY  "Кол-во страниц СП"  \* MERGEFORMAT </w:instrText>
            </w:r>
            <w:r w:rsidR="00501A9B" w:rsidRPr="00B43C36">
              <w:rPr>
                <w:rFonts w:ascii="Franklin Gothic Book" w:hAnsi="Franklin Gothic Book"/>
                <w:sz w:val="18"/>
                <w:szCs w:val="18"/>
              </w:rPr>
              <w:fldChar w:fldCharType="separate"/>
            </w:r>
            <w:r w:rsidR="00856464" w:rsidRPr="00B43C36">
              <w:rPr>
                <w:rFonts w:ascii="Franklin Gothic Book" w:hAnsi="Franklin Gothic Book"/>
                <w:bCs/>
                <w:sz w:val="18"/>
                <w:szCs w:val="18"/>
              </w:rPr>
              <w:instrText>2</w:instrText>
            </w:r>
            <w:r w:rsidR="00501A9B" w:rsidRPr="00B43C36">
              <w:rPr>
                <w:rFonts w:ascii="Franklin Gothic Book" w:hAnsi="Franklin Gothic Book"/>
                <w:bCs/>
                <w:sz w:val="18"/>
                <w:szCs w:val="18"/>
              </w:rPr>
              <w:fldChar w:fldCharType="end"/>
            </w: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separate"/>
            </w:r>
            <w:r w:rsidR="00396206">
              <w:rPr>
                <w:rFonts w:ascii="Franklin Gothic Book" w:hAnsi="Franklin Gothic Book"/>
                <w:noProof/>
                <w:sz w:val="18"/>
                <w:szCs w:val="18"/>
                <w:lang w:val="en-US"/>
              </w:rPr>
              <w:t>5</w:t>
            </w: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fldChar w:fldCharType="end"/>
            </w:r>
            <w:r w:rsidRPr="00B43C36">
              <w:rPr>
                <w:rFonts w:ascii="Franklin Gothic Book" w:hAnsi="Franklin Gothic Book"/>
                <w:sz w:val="18"/>
                <w:szCs w:val="18"/>
                <w:lang w:val="en-US"/>
              </w:rPr>
              <w:t xml:space="preserve"> –</w:t>
            </w:r>
            <w:r w:rsidR="00103CF1">
              <w:rPr>
                <w:rFonts w:ascii="Franklin Gothic Book" w:hAnsi="Franklin Gothic Book"/>
                <w:sz w:val="18"/>
                <w:szCs w:val="18"/>
              </w:rPr>
              <w:t>181</w:t>
            </w:r>
          </w:p>
          <w:p w14:paraId="188159BC" w14:textId="77777777" w:rsidR="004378E0" w:rsidRPr="0074039E" w:rsidRDefault="004378E0" w:rsidP="00DB111C">
            <w:pPr>
              <w:pStyle w:val="3-0"/>
              <w:rPr>
                <w:rFonts w:ascii="Franklin Gothic Book" w:hAnsi="Franklin Gothic Book" w:cs="Times New Roman"/>
                <w:color w:val="FF0000"/>
                <w:sz w:val="18"/>
                <w:szCs w:val="18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5C469B" w14:textId="77777777" w:rsidR="004378E0" w:rsidRPr="001D6232" w:rsidRDefault="004378E0">
            <w:pPr>
              <w:pStyle w:val="3-0"/>
              <w:rPr>
                <w:rFonts w:ascii="Franklin Gothic Book" w:hAnsi="Franklin Gothic Book"/>
                <w:sz w:val="18"/>
                <w:szCs w:val="18"/>
              </w:rPr>
            </w:pPr>
          </w:p>
        </w:tc>
      </w:tr>
    </w:tbl>
    <w:p w14:paraId="11609C51" w14:textId="77777777" w:rsidR="004378E0" w:rsidRDefault="004378E0" w:rsidP="007119DA">
      <w:pPr>
        <w:pStyle w:val="af1"/>
      </w:pPr>
    </w:p>
    <w:p w14:paraId="425983BA" w14:textId="77777777" w:rsidR="004378E0" w:rsidRDefault="004378E0" w:rsidP="007119DA">
      <w:pPr>
        <w:pStyle w:val="af1"/>
        <w:rPr>
          <w:noProof/>
        </w:rPr>
      </w:pPr>
    </w:p>
    <w:p w14:paraId="7F1F482A" w14:textId="77777777" w:rsidR="004378E0" w:rsidRDefault="004378E0" w:rsidP="007119DA">
      <w:pPr>
        <w:pStyle w:val="af1"/>
      </w:pPr>
    </w:p>
    <w:p w14:paraId="6E206C0A" w14:textId="77777777" w:rsidR="001D6232" w:rsidRDefault="001D6232" w:rsidP="004378E0">
      <w:pPr>
        <w:spacing w:after="0" w:line="360" w:lineRule="auto"/>
        <w:rPr>
          <w:rFonts w:cs="Arial"/>
          <w:lang w:eastAsia="ru-RU"/>
        </w:rPr>
      </w:pPr>
    </w:p>
    <w:p w14:paraId="6CDDB457" w14:textId="77777777" w:rsidR="001D6232" w:rsidRPr="001D6232" w:rsidRDefault="001D6232" w:rsidP="001D6232">
      <w:pPr>
        <w:rPr>
          <w:rFonts w:cs="Arial"/>
          <w:lang w:eastAsia="ru-RU"/>
        </w:rPr>
      </w:pPr>
    </w:p>
    <w:p w14:paraId="105C5F6D" w14:textId="77777777" w:rsidR="001D6232" w:rsidRPr="001D6232" w:rsidRDefault="001D6232" w:rsidP="001D6232">
      <w:pPr>
        <w:rPr>
          <w:rFonts w:cs="Arial"/>
          <w:lang w:eastAsia="ru-RU"/>
        </w:rPr>
      </w:pPr>
    </w:p>
    <w:p w14:paraId="42C588C7" w14:textId="77777777" w:rsidR="001D6232" w:rsidRPr="001D6232" w:rsidRDefault="001D6232" w:rsidP="001D6232">
      <w:pPr>
        <w:rPr>
          <w:rFonts w:cs="Arial"/>
          <w:lang w:eastAsia="ru-RU"/>
        </w:rPr>
      </w:pPr>
    </w:p>
    <w:p w14:paraId="2F1D0C44" w14:textId="77777777" w:rsidR="001D6232" w:rsidRPr="001D6232" w:rsidRDefault="001D6232" w:rsidP="001D6232">
      <w:pPr>
        <w:rPr>
          <w:rFonts w:cs="Arial"/>
          <w:lang w:eastAsia="ru-RU"/>
        </w:rPr>
      </w:pPr>
    </w:p>
    <w:p w14:paraId="086C5B9B" w14:textId="77777777" w:rsidR="001D6232" w:rsidRPr="001D6232" w:rsidRDefault="001D6232" w:rsidP="001D6232">
      <w:pPr>
        <w:rPr>
          <w:rFonts w:cs="Arial"/>
          <w:lang w:eastAsia="ru-RU"/>
        </w:rPr>
      </w:pPr>
    </w:p>
    <w:p w14:paraId="4003070D" w14:textId="77777777" w:rsidR="001D6232" w:rsidRPr="001D6232" w:rsidRDefault="001D6232" w:rsidP="001D6232">
      <w:pPr>
        <w:rPr>
          <w:rFonts w:cs="Arial"/>
          <w:lang w:eastAsia="ru-RU"/>
        </w:rPr>
      </w:pPr>
    </w:p>
    <w:p w14:paraId="4F324AF9" w14:textId="77777777" w:rsidR="001D6232" w:rsidRPr="001D6232" w:rsidRDefault="001D6232" w:rsidP="001D6232">
      <w:pPr>
        <w:rPr>
          <w:rFonts w:cs="Arial"/>
          <w:lang w:eastAsia="ru-RU"/>
        </w:rPr>
      </w:pPr>
    </w:p>
    <w:p w14:paraId="577316B6" w14:textId="77777777" w:rsidR="001D6232" w:rsidRPr="001D6232" w:rsidRDefault="001D6232" w:rsidP="001D6232">
      <w:pPr>
        <w:rPr>
          <w:rFonts w:cs="Arial"/>
          <w:lang w:eastAsia="ru-RU"/>
        </w:rPr>
      </w:pPr>
    </w:p>
    <w:p w14:paraId="753B1F4D" w14:textId="77777777" w:rsidR="001D6232" w:rsidRPr="001D6232" w:rsidRDefault="001D6232" w:rsidP="001D6232">
      <w:pPr>
        <w:rPr>
          <w:rFonts w:cs="Arial"/>
          <w:lang w:eastAsia="ru-RU"/>
        </w:rPr>
      </w:pPr>
    </w:p>
    <w:p w14:paraId="782CCF58" w14:textId="77777777" w:rsidR="001D6232" w:rsidRDefault="001D6232" w:rsidP="001D6232">
      <w:pPr>
        <w:tabs>
          <w:tab w:val="left" w:pos="7798"/>
        </w:tabs>
        <w:rPr>
          <w:rFonts w:cs="Arial"/>
          <w:lang w:eastAsia="ru-RU"/>
        </w:rPr>
      </w:pPr>
      <w:r>
        <w:rPr>
          <w:rFonts w:cs="Arial"/>
          <w:lang w:eastAsia="ru-RU"/>
        </w:rPr>
        <w:tab/>
      </w:r>
    </w:p>
    <w:p w14:paraId="6A1B6544" w14:textId="77777777" w:rsidR="001D6232" w:rsidRDefault="001D6232" w:rsidP="001D6232">
      <w:pPr>
        <w:tabs>
          <w:tab w:val="left" w:pos="7798"/>
        </w:tabs>
        <w:rPr>
          <w:rFonts w:cs="Arial"/>
          <w:lang w:eastAsia="ru-RU"/>
        </w:rPr>
      </w:pPr>
      <w:r>
        <w:rPr>
          <w:rFonts w:cs="Arial"/>
          <w:lang w:eastAsia="ru-RU"/>
        </w:rPr>
        <w:tab/>
      </w:r>
    </w:p>
    <w:p w14:paraId="3808DD1C" w14:textId="77777777" w:rsidR="001D6232" w:rsidRPr="001D6232" w:rsidRDefault="001D6232" w:rsidP="001D6232">
      <w:pPr>
        <w:rPr>
          <w:rFonts w:cs="Arial"/>
          <w:lang w:eastAsia="ru-RU"/>
        </w:rPr>
      </w:pPr>
    </w:p>
    <w:p w14:paraId="47175B3B" w14:textId="77777777" w:rsidR="001D6232" w:rsidRPr="001D6232" w:rsidRDefault="001D6232" w:rsidP="001D6232">
      <w:pPr>
        <w:rPr>
          <w:rFonts w:cs="Arial"/>
          <w:lang w:eastAsia="ru-RU"/>
        </w:rPr>
      </w:pPr>
    </w:p>
    <w:p w14:paraId="6613BB07" w14:textId="77777777" w:rsidR="001D6232" w:rsidRPr="001D6232" w:rsidRDefault="001D6232" w:rsidP="001D6232">
      <w:pPr>
        <w:rPr>
          <w:rFonts w:cs="Arial"/>
          <w:lang w:eastAsia="ru-RU"/>
        </w:rPr>
      </w:pPr>
    </w:p>
    <w:p w14:paraId="1DFAD828" w14:textId="77777777" w:rsidR="001D6232" w:rsidRPr="001D6232" w:rsidRDefault="001D6232" w:rsidP="001D6232">
      <w:pPr>
        <w:rPr>
          <w:rFonts w:cs="Arial"/>
          <w:lang w:eastAsia="ru-RU"/>
        </w:rPr>
      </w:pPr>
    </w:p>
    <w:p w14:paraId="3B433D7D" w14:textId="77777777" w:rsidR="001D6232" w:rsidRPr="001D6232" w:rsidRDefault="001D6232" w:rsidP="001D6232">
      <w:pPr>
        <w:rPr>
          <w:rFonts w:cs="Arial"/>
          <w:lang w:eastAsia="ru-RU"/>
        </w:rPr>
      </w:pPr>
    </w:p>
    <w:p w14:paraId="1D9ABEC7" w14:textId="77777777" w:rsidR="004378E0" w:rsidRPr="001D6232" w:rsidRDefault="001D6232" w:rsidP="001D6232">
      <w:pPr>
        <w:tabs>
          <w:tab w:val="left" w:pos="4348"/>
        </w:tabs>
        <w:rPr>
          <w:rFonts w:cs="Arial"/>
          <w:lang w:eastAsia="ru-RU"/>
        </w:rPr>
        <w:sectPr w:rsidR="004378E0" w:rsidRPr="001D6232" w:rsidSect="00EA7DA6">
          <w:headerReference w:type="default" r:id="rId14"/>
          <w:footerReference w:type="default" r:id="rId15"/>
          <w:headerReference w:type="first" r:id="rId16"/>
          <w:pgSz w:w="11906" w:h="16838"/>
          <w:pgMar w:top="709" w:right="567" w:bottom="284" w:left="1418" w:header="346" w:footer="164" w:gutter="0"/>
          <w:pgNumType w:start="1"/>
          <w:cols w:space="720"/>
          <w:titlePg/>
          <w:docGrid w:linePitch="299"/>
        </w:sectPr>
      </w:pPr>
      <w:r>
        <w:rPr>
          <w:rFonts w:cs="Arial"/>
          <w:lang w:eastAsia="ru-RU"/>
        </w:rPr>
        <w:tab/>
      </w:r>
    </w:p>
    <w:p w14:paraId="54958E04" w14:textId="2CD268ED" w:rsidR="00EA7DA6" w:rsidRPr="00F75EF8" w:rsidRDefault="00EA7DA6" w:rsidP="00EA7DA6">
      <w:pPr>
        <w:pStyle w:val="af7"/>
        <w:rPr>
          <w:sz w:val="20"/>
          <w:szCs w:val="20"/>
        </w:rPr>
      </w:pPr>
      <w:r w:rsidRPr="00F75EF8">
        <w:rPr>
          <w:sz w:val="20"/>
          <w:szCs w:val="20"/>
        </w:rPr>
        <w:lastRenderedPageBreak/>
        <w:fldChar w:fldCharType="begin"/>
      </w:r>
      <w:bookmarkStart w:id="3" w:name="Номер"/>
      <w:r w:rsidRPr="00F75EF8">
        <w:rPr>
          <w:sz w:val="20"/>
          <w:szCs w:val="20"/>
        </w:rPr>
        <w:instrText xml:space="preserve"> =</w:instrText>
      </w:r>
      <w:r w:rsidR="00580E3D" w:rsidRPr="00F75EF8">
        <w:rPr>
          <w:sz w:val="20"/>
          <w:szCs w:val="20"/>
        </w:rPr>
        <w:fldChar w:fldCharType="begin"/>
      </w:r>
      <w:r w:rsidR="00580E3D" w:rsidRPr="00F75EF8">
        <w:rPr>
          <w:sz w:val="20"/>
          <w:szCs w:val="20"/>
        </w:rPr>
        <w:instrText xml:space="preserve"> NUMPAGES   \* MERGEFORMAT </w:instrText>
      </w:r>
      <w:r w:rsidR="00580E3D" w:rsidRPr="00F75EF8">
        <w:rPr>
          <w:sz w:val="20"/>
          <w:szCs w:val="20"/>
        </w:rPr>
        <w:fldChar w:fldCharType="separate"/>
      </w:r>
      <w:r w:rsidR="00396206">
        <w:rPr>
          <w:noProof/>
          <w:sz w:val="20"/>
          <w:szCs w:val="20"/>
        </w:rPr>
        <w:instrText>180</w:instrText>
      </w:r>
      <w:r w:rsidR="00580E3D" w:rsidRPr="00F75EF8">
        <w:rPr>
          <w:noProof/>
          <w:sz w:val="20"/>
          <w:szCs w:val="20"/>
        </w:rPr>
        <w:fldChar w:fldCharType="end"/>
      </w:r>
      <w:r w:rsidRPr="00F75EF8">
        <w:rPr>
          <w:sz w:val="20"/>
          <w:szCs w:val="20"/>
        </w:rPr>
        <w:instrText xml:space="preserve">- </w:instrText>
      </w:r>
      <w:r w:rsidR="00580E3D" w:rsidRPr="00F75EF8">
        <w:rPr>
          <w:sz w:val="20"/>
          <w:szCs w:val="20"/>
        </w:rPr>
        <w:fldChar w:fldCharType="begin"/>
      </w:r>
      <w:r w:rsidR="00580E3D" w:rsidRPr="00F75EF8">
        <w:rPr>
          <w:sz w:val="20"/>
          <w:szCs w:val="20"/>
        </w:rPr>
        <w:instrText xml:space="preserve"> STYLEREF  Страницы.С  \* MERGEFORMAT </w:instrText>
      </w:r>
      <w:r w:rsidR="00580E3D" w:rsidRPr="00F75EF8">
        <w:rPr>
          <w:sz w:val="20"/>
          <w:szCs w:val="20"/>
        </w:rPr>
        <w:fldChar w:fldCharType="separate"/>
      </w:r>
      <w:r w:rsidR="00396206">
        <w:rPr>
          <w:noProof/>
          <w:sz w:val="20"/>
          <w:szCs w:val="20"/>
        </w:rPr>
        <w:instrText>1</w:instrText>
      </w:r>
      <w:r w:rsidR="00580E3D" w:rsidRPr="00F75EF8">
        <w:rPr>
          <w:noProof/>
          <w:sz w:val="20"/>
          <w:szCs w:val="20"/>
        </w:rPr>
        <w:fldChar w:fldCharType="end"/>
      </w:r>
      <w:r w:rsidRPr="00F75EF8">
        <w:rPr>
          <w:sz w:val="20"/>
          <w:szCs w:val="20"/>
        </w:rPr>
        <w:instrText xml:space="preserve"> -2</w:instrText>
      </w:r>
      <w:r w:rsidRPr="00F75EF8">
        <w:rPr>
          <w:sz w:val="20"/>
          <w:szCs w:val="20"/>
        </w:rPr>
        <w:fldChar w:fldCharType="separate"/>
      </w:r>
      <w:r w:rsidR="00396206">
        <w:rPr>
          <w:noProof/>
          <w:sz w:val="20"/>
          <w:szCs w:val="20"/>
        </w:rPr>
        <w:t>177</w:t>
      </w:r>
      <w:r w:rsidRPr="00F75EF8">
        <w:rPr>
          <w:sz w:val="20"/>
          <w:szCs w:val="20"/>
        </w:rPr>
        <w:fldChar w:fldCharType="end"/>
      </w:r>
    </w:p>
    <w:p w14:paraId="0876125D" w14:textId="77777777" w:rsidR="00ED122F" w:rsidRDefault="00EA7DA6" w:rsidP="00ED122F">
      <w:pPr>
        <w:pStyle w:val="af1"/>
        <w:jc w:val="center"/>
      </w:pPr>
      <w:bookmarkStart w:id="4" w:name="_Toc400694698"/>
      <w:bookmarkStart w:id="5" w:name="_Toc400529296"/>
      <w:bookmarkStart w:id="6" w:name="_Toc400524900"/>
      <w:bookmarkStart w:id="7" w:name="_Toc400465299"/>
      <w:bookmarkStart w:id="8" w:name="_Toc400462360"/>
      <w:bookmarkStart w:id="9" w:name="_Toc400453638"/>
      <w:bookmarkStart w:id="10" w:name="_Toc400369234"/>
      <w:bookmarkStart w:id="11" w:name="_Toc400355776"/>
      <w:bookmarkStart w:id="12" w:name="_Toc400115004"/>
      <w:bookmarkStart w:id="13" w:name="_Toc400110852"/>
      <w:bookmarkStart w:id="14" w:name="_Toc400104389"/>
      <w:bookmarkStart w:id="15" w:name="_Toc400103031"/>
      <w:bookmarkStart w:id="16" w:name="_Toc400096954"/>
      <w:bookmarkStart w:id="17" w:name="_Toc400089503"/>
      <w:bookmarkEnd w:id="3"/>
      <w:r>
        <w:rPr>
          <w:rStyle w:val="af4"/>
          <w:sz w:val="32"/>
          <w:szCs w:val="32"/>
        </w:rPr>
        <w:t>Содержание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2EDA838A" w14:textId="6A241050" w:rsidR="00E33731" w:rsidRPr="00BB7DC1" w:rsidRDefault="00ED122F">
      <w:pPr>
        <w:pStyle w:val="25"/>
        <w:rPr>
          <w:rFonts w:ascii="Franklin Gothic Book" w:eastAsiaTheme="minorEastAsia" w:hAnsi="Franklin Gothic Book" w:cstheme="minorBidi"/>
          <w:b/>
          <w:noProof/>
          <w:sz w:val="22"/>
          <w:lang w:eastAsia="ru-RU"/>
        </w:rPr>
      </w:pPr>
      <w:r w:rsidRPr="00171B5D">
        <w:rPr>
          <w:rFonts w:ascii="Franklin Gothic Book" w:hAnsi="Franklin Gothic Book"/>
          <w:b/>
          <w:sz w:val="22"/>
        </w:rPr>
        <w:fldChar w:fldCharType="begin"/>
      </w:r>
      <w:r w:rsidRPr="00171B5D">
        <w:rPr>
          <w:rFonts w:ascii="Franklin Gothic Book" w:hAnsi="Franklin Gothic Book"/>
          <w:b/>
          <w:sz w:val="22"/>
        </w:rPr>
        <w:instrText xml:space="preserve"> TOC \o "1-3" \h \z \u </w:instrText>
      </w:r>
      <w:r w:rsidRPr="00171B5D">
        <w:rPr>
          <w:rFonts w:ascii="Franklin Gothic Book" w:hAnsi="Franklin Gothic Book"/>
          <w:b/>
          <w:sz w:val="22"/>
        </w:rPr>
        <w:fldChar w:fldCharType="separate"/>
      </w:r>
      <w:hyperlink w:anchor="_Toc114750352" w:history="1">
        <w:r w:rsidR="00E33731" w:rsidRPr="00BB7DC1">
          <w:rPr>
            <w:rStyle w:val="af5"/>
            <w:rFonts w:ascii="Franklin Gothic Book" w:hAnsi="Franklin Gothic Book"/>
            <w:b/>
            <w:bCs/>
            <w:noProof/>
          </w:rPr>
          <w:t>1. Общие сведения</w:t>
        </w:r>
        <w:r w:rsidR="00E33731" w:rsidRPr="00BB7DC1">
          <w:rPr>
            <w:rFonts w:ascii="Franklin Gothic Book" w:hAnsi="Franklin Gothic Book"/>
            <w:b/>
            <w:noProof/>
            <w:webHidden/>
          </w:rPr>
          <w:tab/>
        </w:r>
        <w:r w:rsidR="00E33731"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="00E33731"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_Toc114750352 \h </w:instrText>
        </w:r>
        <w:r w:rsidR="00E33731" w:rsidRPr="00BB7DC1">
          <w:rPr>
            <w:rFonts w:ascii="Franklin Gothic Book" w:hAnsi="Franklin Gothic Book"/>
            <w:b/>
            <w:noProof/>
            <w:webHidden/>
          </w:rPr>
        </w:r>
        <w:r w:rsidR="00E33731"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3</w:t>
        </w:r>
        <w:r w:rsidR="00E33731"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0FF505F3" w14:textId="0B390527" w:rsidR="00E33731" w:rsidRPr="00BB7DC1" w:rsidRDefault="00E33731">
      <w:pPr>
        <w:pStyle w:val="15"/>
        <w:tabs>
          <w:tab w:val="left" w:pos="660"/>
        </w:tabs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3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  <w:kern w:val="20"/>
          </w:rPr>
          <w:t>1.1</w:t>
        </w:r>
        <w:r w:rsidRPr="00BB7DC1">
          <w:rPr>
            <w:rFonts w:ascii="Franklin Gothic Book" w:eastAsiaTheme="minorEastAsia" w:hAnsi="Franklin Gothic Book" w:cstheme="minorBidi"/>
            <w:b/>
            <w:bCs w:val="0"/>
            <w:noProof/>
            <w:sz w:val="22"/>
            <w:szCs w:val="22"/>
          </w:rPr>
          <w:tab/>
        </w:r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Основание для проектирования: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_Toc114750353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3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5F1F353" w14:textId="532B2C6F" w:rsidR="00E33731" w:rsidRPr="00BB7DC1" w:rsidRDefault="00E33731">
      <w:pPr>
        <w:pStyle w:val="15"/>
        <w:tabs>
          <w:tab w:val="left" w:pos="660"/>
        </w:tabs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4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  <w:kern w:val="20"/>
          </w:rPr>
          <w:t>1.2</w:t>
        </w:r>
        <w:r w:rsidRPr="00BB7DC1">
          <w:rPr>
            <w:rFonts w:ascii="Franklin Gothic Book" w:eastAsiaTheme="minorEastAsia" w:hAnsi="Franklin Gothic Book" w:cstheme="minorBidi"/>
            <w:b/>
            <w:bCs w:val="0"/>
            <w:noProof/>
            <w:sz w:val="22"/>
            <w:szCs w:val="22"/>
          </w:rPr>
          <w:tab/>
        </w:r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Исходные данные и условия для подготовки проектной документации на объект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_Toc114750354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3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6E108BE5" w14:textId="5733822D" w:rsidR="00E33731" w:rsidRPr="00BB7DC1" w:rsidRDefault="00E33731">
      <w:pPr>
        <w:pStyle w:val="15"/>
        <w:tabs>
          <w:tab w:val="left" w:pos="660"/>
        </w:tabs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5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  <w:kern w:val="20"/>
          </w:rPr>
          <w:t>1.3</w:t>
        </w:r>
        <w:r w:rsidRPr="00BB7DC1">
          <w:rPr>
            <w:rFonts w:ascii="Franklin Gothic Book" w:eastAsiaTheme="minorEastAsia" w:hAnsi="Franklin Gothic Book" w:cstheme="minorBidi"/>
            <w:b/>
            <w:bCs w:val="0"/>
            <w:noProof/>
            <w:sz w:val="22"/>
            <w:szCs w:val="22"/>
          </w:rPr>
          <w:tab/>
        </w:r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Сведения о функциональном назначении объекта, состав и характеристика производства:</w:t>
        </w:r>
        <w:bookmarkStart w:id="18" w:name="_GoBack"/>
        <w:bookmarkEnd w:id="18"/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_Toc114750355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3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0BD3BABE" w14:textId="588BD1D2" w:rsidR="00E33731" w:rsidRPr="00BB7DC1" w:rsidRDefault="00E33731">
      <w:pPr>
        <w:pStyle w:val="25"/>
        <w:rPr>
          <w:rFonts w:ascii="Franklin Gothic Book" w:eastAsiaTheme="minorEastAsia" w:hAnsi="Franklin Gothic Book" w:cstheme="minorBidi"/>
          <w:b/>
          <w:noProof/>
          <w:sz w:val="22"/>
          <w:lang w:eastAsia="ru-RU"/>
        </w:rPr>
      </w:pPr>
      <w:hyperlink w:anchor="_Toc114750356" w:history="1">
        <w:r w:rsidRPr="00BB7DC1">
          <w:rPr>
            <w:rStyle w:val="af5"/>
            <w:rFonts w:ascii="Franklin Gothic Book" w:hAnsi="Franklin Gothic Book"/>
            <w:b/>
            <w:bCs/>
            <w:noProof/>
          </w:rPr>
          <w:t>1.4 Сведения</w:t>
        </w:r>
        <w:r w:rsidRPr="00BB7DC1">
          <w:rPr>
            <w:rStyle w:val="af5"/>
            <w:rFonts w:ascii="Franklin Gothic Book" w:hAnsi="Franklin Gothic Book"/>
            <w:b/>
            <w:noProof/>
          </w:rPr>
          <w:t xml:space="preserve"> о потребности объекта капитального строительства в топливе, газе, воде и электрической энергии</w:t>
        </w:r>
        <w:r w:rsidRPr="00BB7DC1">
          <w:rPr>
            <w:rStyle w:val="af5"/>
            <w:rFonts w:ascii="Franklin Gothic Book" w:hAnsi="Franklin Gothic Book"/>
            <w:b/>
            <w:bCs/>
            <w:noProof/>
          </w:rPr>
          <w:t>.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_Toc114750356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54AFC9E3" w14:textId="3E48D131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7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1.5 Данные о проектной мощности объекта капитального строительства.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_Toc114750357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76E0F283" w14:textId="0A2040E8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8" w:history="1">
        <w:r w:rsidRPr="00BB7DC1">
          <w:rPr>
            <w:rStyle w:val="af5"/>
            <w:rFonts w:ascii="Franklin Gothic Book" w:hAnsi="Franklin Gothic Book"/>
            <w:b/>
            <w:noProof/>
          </w:rPr>
          <w:t>1.6 Сведения о сырьевой базе, потребности производства в воде, топливно-энергетических ресурсах производственного объекта.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_Toc114750358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2EC47EC2" w14:textId="0BE90507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59" w:history="1">
        <w:r w:rsidRPr="00BB7DC1">
          <w:rPr>
            <w:rStyle w:val="af5"/>
            <w:rFonts w:ascii="Franklin Gothic Book" w:hAnsi="Franklin Gothic Book"/>
            <w:b/>
            <w:noProof/>
          </w:rPr>
          <w:t>1.7. Сведения о комплексном использовании сырья, вторичных энергоресурсов, отходов производства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_Toc114750359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33F92FF" w14:textId="18DBAB5A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0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1.8 Сведения о земельных участках, изымаемых во временное (на период СМР) или постоянное пользование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_Toc114750360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78F71527" w14:textId="1DF356B6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1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1.9 Сведения о категории земель, на которых располагается объект строительства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_Toc114750361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39F3752D" w14:textId="3C7090CA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2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1.10 Сведения о размере средств, требующих для возмещения убытков правообладателям земельных участков, в случае их изъятия во временное или постоянное пользование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_Toc114750362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BE30A80" w14:textId="5BA6966F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3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1.11 Сведения об использовании в проекте изобретениях, результатов проведенных патентных исследований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_Toc114750363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6016B175" w14:textId="3433527B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4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1.12 Технико-экономические показатели проектируемых объектов капитального строительства.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_Toc114750364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61A2B0FD" w14:textId="244EDB08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5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1.13 Сведения о наличии разработанных и согласованных специальных технических условий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_Toc114750365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396CD1CC" w14:textId="2068E54F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6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1.14</w:t>
        </w:r>
        <w:r w:rsidRPr="00BB7DC1">
          <w:rPr>
            <w:rStyle w:val="af5"/>
            <w:rFonts w:ascii="Franklin Gothic Book" w:hAnsi="Franklin Gothic Book"/>
            <w:b/>
            <w:noProof/>
          </w:rPr>
          <w:t xml:space="preserve"> Данные о проектной мощности объекта капитального строительства, значимости объекта капитального строительства для поселений (муниципального образования)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_Toc114750366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1EB94A91" w14:textId="55795252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7" w:history="1">
        <w:r w:rsidRPr="00BB7DC1">
          <w:rPr>
            <w:rStyle w:val="af5"/>
            <w:rFonts w:ascii="Franklin Gothic Book" w:hAnsi="Franklin Gothic Book"/>
            <w:b/>
            <w:noProof/>
            <w:spacing w:val="-1"/>
          </w:rPr>
          <w:t>1.15 Сведения о компьютерных программах, которые использовались при выполнении расчетов конструктивных элементов зданий, строений и сооружений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_Toc114750367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56E4CC8" w14:textId="09F38EC9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8" w:history="1">
        <w:r w:rsidRPr="00BB7DC1">
          <w:rPr>
            <w:rStyle w:val="af5"/>
            <w:rFonts w:ascii="Franklin Gothic Book" w:hAnsi="Franklin Gothic Book"/>
            <w:b/>
            <w:noProof/>
          </w:rPr>
          <w:t>1.16 Обоснование возможности осуществления строительства объекта капитального строительства по этапам строительства с выделением этих этапов.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_Toc114750368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33845FA9" w14:textId="66E4E211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69" w:history="1">
        <w:r w:rsidRPr="00BB7DC1">
          <w:rPr>
            <w:rStyle w:val="af5"/>
            <w:rFonts w:ascii="Franklin Gothic Book" w:hAnsi="Franklin Gothic Book"/>
            <w:b/>
            <w:noProof/>
          </w:rPr>
          <w:t>1.17. Сведения о предполагаемых затратах, связанных со сносом зданий и сооружений, переселением людей, переносом сетей инженерно-технического обеспечения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_Toc114750369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7856A969" w14:textId="1C83DDAD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70" w:history="1">
        <w:r w:rsidRPr="00BB7DC1">
          <w:rPr>
            <w:rStyle w:val="af5"/>
            <w:rFonts w:ascii="Franklin Gothic Book" w:hAnsi="Franklin Gothic Book"/>
            <w:b/>
            <w:noProof/>
          </w:rPr>
          <w:t>1.18.  Заверение проектной организации и назначение комплекта документации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_Toc114750370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5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2FAE2B3D" w14:textId="594A3082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71" w:history="1">
        <w:r w:rsidRPr="00BB7DC1">
          <w:rPr>
            <w:rStyle w:val="af5"/>
            <w:rFonts w:ascii="Franklin Gothic Book" w:hAnsi="Franklin Gothic Book"/>
            <w:b/>
            <w:noProof/>
          </w:rPr>
          <w:t>2. Перечень принятых сокращений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_Toc114750371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6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7BD9402" w14:textId="725E3761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72" w:history="1">
        <w:r w:rsidRPr="00BB7DC1">
          <w:rPr>
            <w:rStyle w:val="af5"/>
            <w:rFonts w:ascii="Franklin Gothic Book" w:hAnsi="Franklin Gothic Book"/>
            <w:b/>
            <w:noProof/>
          </w:rPr>
          <w:t>Приложение А. Перечень нормативных документов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_Toc114750372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7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4EE3EA31" w14:textId="6E7BAF9F" w:rsidR="00E33731" w:rsidRPr="00BB7DC1" w:rsidRDefault="00E33731">
      <w:pPr>
        <w:pStyle w:val="15"/>
        <w:rPr>
          <w:rFonts w:ascii="Franklin Gothic Book" w:eastAsiaTheme="minorEastAsia" w:hAnsi="Franklin Gothic Book" w:cstheme="minorBidi"/>
          <w:b/>
          <w:bCs w:val="0"/>
          <w:noProof/>
          <w:sz w:val="22"/>
          <w:szCs w:val="22"/>
        </w:rPr>
      </w:pPr>
      <w:hyperlink w:anchor="_Toc114750373" w:history="1">
        <w:r w:rsidRPr="00BB7DC1">
          <w:rPr>
            <w:rStyle w:val="af5"/>
            <w:rFonts w:ascii="Franklin Gothic Book" w:hAnsi="Franklin Gothic Book"/>
            <w:b/>
            <w:noProof/>
          </w:rPr>
          <w:t>Приложение Б. Сертификат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_Toc114750373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9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189C2EFF" w14:textId="0E790BF6" w:rsidR="00E33731" w:rsidRDefault="00E33731">
      <w:pPr>
        <w:pStyle w:val="15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14750374" w:history="1">
        <w:r w:rsidRPr="00BB7DC1">
          <w:rPr>
            <w:rStyle w:val="af5"/>
            <w:rFonts w:ascii="Franklin Gothic Book" w:hAnsi="Franklin Gothic Book"/>
            <w:b/>
            <w:noProof/>
            <w:shd w:val="clear" w:color="auto" w:fill="FFFFFF"/>
          </w:rPr>
          <w:t>Приложение В. Задание на проектирование</w:t>
        </w:r>
        <w:r w:rsidRPr="00BB7DC1">
          <w:rPr>
            <w:rFonts w:ascii="Franklin Gothic Book" w:hAnsi="Franklin Gothic Book"/>
            <w:b/>
            <w:noProof/>
            <w:webHidden/>
          </w:rPr>
          <w:tab/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begin"/>
        </w:r>
        <w:r w:rsidRPr="00BB7DC1">
          <w:rPr>
            <w:rFonts w:ascii="Franklin Gothic Book" w:hAnsi="Franklin Gothic Book"/>
            <w:b/>
            <w:noProof/>
            <w:webHidden/>
          </w:rPr>
          <w:instrText xml:space="preserve"> PAGEREF _Toc114750374 \h </w:instrText>
        </w:r>
        <w:r w:rsidRPr="00BB7DC1">
          <w:rPr>
            <w:rFonts w:ascii="Franklin Gothic Book" w:hAnsi="Franklin Gothic Book"/>
            <w:b/>
            <w:noProof/>
            <w:webHidden/>
          </w:rPr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separate"/>
        </w:r>
        <w:r w:rsidR="001B15E6">
          <w:rPr>
            <w:rFonts w:ascii="Franklin Gothic Book" w:hAnsi="Franklin Gothic Book"/>
            <w:b/>
            <w:noProof/>
            <w:webHidden/>
          </w:rPr>
          <w:t>14</w:t>
        </w:r>
        <w:r w:rsidRPr="00BB7DC1">
          <w:rPr>
            <w:rFonts w:ascii="Franklin Gothic Book" w:hAnsi="Franklin Gothic Book"/>
            <w:b/>
            <w:noProof/>
            <w:webHidden/>
          </w:rPr>
          <w:fldChar w:fldCharType="end"/>
        </w:r>
      </w:hyperlink>
    </w:p>
    <w:p w14:paraId="16A7A334" w14:textId="46C92D45" w:rsidR="008E6DD6" w:rsidRPr="00171B5D" w:rsidRDefault="00ED122F" w:rsidP="00ED122F">
      <w:pPr>
        <w:rPr>
          <w:rFonts w:ascii="Franklin Gothic Book" w:hAnsi="Franklin Gothic Book"/>
          <w:b/>
        </w:rPr>
      </w:pPr>
      <w:r w:rsidRPr="00171B5D">
        <w:rPr>
          <w:rFonts w:ascii="Franklin Gothic Book" w:hAnsi="Franklin Gothic Book"/>
          <w:b/>
          <w:bCs/>
        </w:rPr>
        <w:fldChar w:fldCharType="end"/>
      </w:r>
      <w:bookmarkStart w:id="19" w:name="_Toc408481373"/>
      <w:bookmarkStart w:id="20" w:name="_Toc408479452"/>
      <w:bookmarkStart w:id="21" w:name="_Toc400694703"/>
      <w:bookmarkStart w:id="22" w:name="_Toc400529301"/>
      <w:bookmarkStart w:id="23" w:name="_Toc400524905"/>
      <w:bookmarkStart w:id="24" w:name="_Toc400465304"/>
      <w:bookmarkStart w:id="25" w:name="_Toc400462365"/>
      <w:bookmarkStart w:id="26" w:name="_Toc400453643"/>
      <w:bookmarkStart w:id="27" w:name="_Toc400369239"/>
      <w:bookmarkStart w:id="28" w:name="_Toc400355781"/>
      <w:bookmarkStart w:id="29" w:name="_Toc400115009"/>
      <w:bookmarkStart w:id="30" w:name="_Toc400110857"/>
      <w:bookmarkStart w:id="31" w:name="_Toc400104394"/>
      <w:bookmarkStart w:id="32" w:name="_Toc400103036"/>
      <w:bookmarkStart w:id="33" w:name="_Toc400096959"/>
      <w:bookmarkStart w:id="34" w:name="_Toc400089508"/>
      <w:bookmarkStart w:id="35" w:name="_Toc398285133"/>
      <w:bookmarkStart w:id="36" w:name="_Toc398142538"/>
    </w:p>
    <w:p w14:paraId="382CC22E" w14:textId="3F81632B" w:rsidR="006872AD" w:rsidRPr="006872AD" w:rsidRDefault="00EA7DA6" w:rsidP="00774250">
      <w:pPr>
        <w:pStyle w:val="20"/>
        <w:spacing w:line="360" w:lineRule="auto"/>
        <w:ind w:firstLine="567"/>
        <w:rPr>
          <w:rFonts w:ascii="Franklin Gothic Book" w:hAnsi="Franklin Gothic Book"/>
          <w:b/>
          <w:bCs/>
          <w:color w:val="auto"/>
          <w:sz w:val="24"/>
          <w:szCs w:val="24"/>
          <w:lang w:eastAsia="x-none"/>
        </w:rPr>
      </w:pPr>
      <w:r w:rsidRPr="00CD3268">
        <w:rPr>
          <w:rFonts w:ascii="Franklin Gothic Book" w:hAnsi="Franklin Gothic Book"/>
        </w:rPr>
        <w:br w:type="page"/>
      </w:r>
      <w:bookmarkStart w:id="37" w:name="_Toc408484134"/>
      <w:bookmarkStart w:id="38" w:name="_Toc451767972"/>
      <w:bookmarkStart w:id="39" w:name="_Toc114750352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="006872AD" w:rsidRPr="006872AD">
        <w:rPr>
          <w:rFonts w:ascii="Franklin Gothic Book" w:hAnsi="Franklin Gothic Book"/>
          <w:b/>
          <w:bCs/>
          <w:color w:val="auto"/>
          <w:sz w:val="24"/>
          <w:szCs w:val="24"/>
        </w:rPr>
        <w:lastRenderedPageBreak/>
        <w:t>1.</w:t>
      </w:r>
      <w:r w:rsidR="00ED122F">
        <w:rPr>
          <w:rFonts w:ascii="Franklin Gothic Book" w:hAnsi="Franklin Gothic Book"/>
          <w:b/>
          <w:bCs/>
          <w:color w:val="auto"/>
          <w:sz w:val="24"/>
          <w:szCs w:val="24"/>
        </w:rPr>
        <w:t xml:space="preserve"> </w:t>
      </w:r>
      <w:r w:rsidR="006872AD" w:rsidRPr="006872AD">
        <w:rPr>
          <w:rFonts w:ascii="Franklin Gothic Book" w:hAnsi="Franklin Gothic Book"/>
          <w:b/>
          <w:bCs/>
          <w:color w:val="auto"/>
          <w:sz w:val="24"/>
          <w:szCs w:val="24"/>
        </w:rPr>
        <w:t>Общие сведения</w:t>
      </w:r>
      <w:bookmarkEnd w:id="38"/>
      <w:bookmarkEnd w:id="39"/>
    </w:p>
    <w:p w14:paraId="282232B5" w14:textId="77777777" w:rsidR="006872AD" w:rsidRPr="006872AD" w:rsidRDefault="006872AD" w:rsidP="00774250">
      <w:pPr>
        <w:numPr>
          <w:ilvl w:val="1"/>
          <w:numId w:val="33"/>
        </w:numPr>
        <w:shd w:val="clear" w:color="auto" w:fill="FFFFFF"/>
        <w:spacing w:after="0" w:line="360" w:lineRule="auto"/>
        <w:ind w:left="0" w:right="5" w:firstLine="567"/>
        <w:jc w:val="both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40" w:name="_Toc451767973"/>
      <w:bookmarkStart w:id="41" w:name="_Toc322777930"/>
      <w:bookmarkStart w:id="42" w:name="_Toc286824570"/>
      <w:bookmarkStart w:id="43" w:name="_Toc283799230"/>
      <w:bookmarkStart w:id="44" w:name="_Toc283132564"/>
      <w:bookmarkStart w:id="45" w:name="_Toc283132423"/>
      <w:bookmarkStart w:id="46" w:name="_Toc282776253"/>
      <w:bookmarkStart w:id="47" w:name="_Toc277684258"/>
      <w:bookmarkStart w:id="48" w:name="_Toc277683364"/>
      <w:bookmarkStart w:id="49" w:name="_Toc277682790"/>
      <w:bookmarkStart w:id="50" w:name="_Toc114750353"/>
      <w:r w:rsidRPr="006872AD">
        <w:rPr>
          <w:rFonts w:ascii="Franklin Gothic Book" w:hAnsi="Franklin Gothic Book"/>
          <w:b/>
          <w:spacing w:val="-1"/>
          <w:sz w:val="24"/>
          <w:szCs w:val="24"/>
        </w:rPr>
        <w:t>Основание для проектирования: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14:paraId="430014FB" w14:textId="62A5F314" w:rsidR="00F41B3F" w:rsidRPr="000B15AA" w:rsidRDefault="006872AD" w:rsidP="00774250">
      <w:pPr>
        <w:spacing w:line="360" w:lineRule="auto"/>
        <w:ind w:firstLine="567"/>
        <w:rPr>
          <w:rFonts w:ascii="Franklin Gothic Book" w:hAnsi="Franklin Gothic Book"/>
          <w:sz w:val="24"/>
          <w:szCs w:val="24"/>
        </w:rPr>
      </w:pPr>
      <w:bookmarkStart w:id="51" w:name="_Toc322777932"/>
      <w:bookmarkStart w:id="52" w:name="_Toc286824571"/>
      <w:bookmarkStart w:id="53" w:name="_Toc283799231"/>
      <w:bookmarkStart w:id="54" w:name="_Toc283132565"/>
      <w:bookmarkStart w:id="55" w:name="_Toc283132424"/>
      <w:bookmarkStart w:id="56" w:name="_Toc282776254"/>
      <w:bookmarkStart w:id="57" w:name="_Toc277684259"/>
      <w:bookmarkStart w:id="58" w:name="_Toc277683365"/>
      <w:bookmarkStart w:id="59" w:name="_Toc277682791"/>
      <w:r w:rsidRPr="000B15AA">
        <w:rPr>
          <w:rFonts w:ascii="Franklin Gothic Book" w:hAnsi="Franklin Gothic Book"/>
          <w:sz w:val="24"/>
          <w:szCs w:val="24"/>
        </w:rPr>
        <w:t xml:space="preserve">   </w:t>
      </w:r>
      <w:r w:rsidR="00076FCF" w:rsidRPr="000B15AA">
        <w:rPr>
          <w:rFonts w:ascii="Franklin Gothic Book" w:hAnsi="Franklin Gothic Book"/>
          <w:sz w:val="24"/>
          <w:szCs w:val="24"/>
        </w:rPr>
        <w:t xml:space="preserve"> Программа Т</w:t>
      </w:r>
      <w:r w:rsidR="00CB1F29" w:rsidRPr="000B15AA">
        <w:rPr>
          <w:rFonts w:ascii="Franklin Gothic Book" w:hAnsi="Franklin Gothic Book"/>
          <w:sz w:val="24"/>
          <w:szCs w:val="24"/>
        </w:rPr>
        <w:t>П</w:t>
      </w:r>
      <w:r w:rsidR="000B167A">
        <w:rPr>
          <w:rFonts w:ascii="Franklin Gothic Book" w:hAnsi="Franklin Gothic Book"/>
          <w:sz w:val="24"/>
          <w:szCs w:val="24"/>
        </w:rPr>
        <w:t>иР 2024</w:t>
      </w:r>
      <w:r w:rsidR="004B72ED" w:rsidRPr="000B15AA">
        <w:rPr>
          <w:rFonts w:ascii="Franklin Gothic Book" w:hAnsi="Franklin Gothic Book"/>
          <w:sz w:val="24"/>
          <w:szCs w:val="24"/>
        </w:rPr>
        <w:t xml:space="preserve">, обьект </w:t>
      </w:r>
      <w:r w:rsidR="000B167A" w:rsidRPr="000B167A">
        <w:rPr>
          <w:rFonts w:ascii="Franklin Gothic Book" w:hAnsi="Franklin Gothic Book"/>
          <w:sz w:val="24"/>
          <w:szCs w:val="24"/>
        </w:rPr>
        <w:t>18-ТПР-010-034334</w:t>
      </w:r>
    </w:p>
    <w:p w14:paraId="11FD0E8B" w14:textId="446B9936" w:rsidR="00DB747D" w:rsidRPr="00DA6421" w:rsidRDefault="006872AD" w:rsidP="00DA6421">
      <w:pPr>
        <w:numPr>
          <w:ilvl w:val="1"/>
          <w:numId w:val="33"/>
        </w:numPr>
        <w:shd w:val="clear" w:color="auto" w:fill="FFFFFF"/>
        <w:spacing w:after="0" w:line="360" w:lineRule="auto"/>
        <w:ind w:left="0" w:right="5" w:firstLine="567"/>
        <w:jc w:val="both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60" w:name="_Toc451767974"/>
      <w:bookmarkStart w:id="61" w:name="_Toc114750354"/>
      <w:r w:rsidRPr="006872AD">
        <w:rPr>
          <w:rFonts w:ascii="Franklin Gothic Book" w:hAnsi="Franklin Gothic Book"/>
          <w:b/>
          <w:spacing w:val="-1"/>
          <w:sz w:val="24"/>
          <w:szCs w:val="24"/>
        </w:rPr>
        <w:t>Исходные данные и условия для подготовки проектной документации на объект</w:t>
      </w:r>
      <w:bookmarkEnd w:id="60"/>
      <w:bookmarkEnd w:id="61"/>
    </w:p>
    <w:p w14:paraId="3423962E" w14:textId="6C56417C" w:rsidR="006872AD" w:rsidRPr="0057223D" w:rsidRDefault="006872AD" w:rsidP="00E6015A">
      <w:pPr>
        <w:spacing w:line="360" w:lineRule="auto"/>
        <w:ind w:firstLine="567"/>
        <w:jc w:val="both"/>
        <w:rPr>
          <w:rStyle w:val="affb"/>
          <w:szCs w:val="24"/>
        </w:rPr>
      </w:pPr>
      <w:bookmarkStart w:id="62" w:name="_Toc322777931"/>
      <w:bookmarkStart w:id="63" w:name="OLE_LINK1"/>
      <w:r w:rsidRPr="006872AD">
        <w:rPr>
          <w:rStyle w:val="affb"/>
          <w:szCs w:val="24"/>
        </w:rPr>
        <w:t xml:space="preserve">Проектная </w:t>
      </w:r>
      <w:r w:rsidRPr="0057223D">
        <w:rPr>
          <w:rStyle w:val="affb"/>
          <w:szCs w:val="24"/>
        </w:rPr>
        <w:t xml:space="preserve">документация разработана АО «Гипротрубопровод» (филиал «Центр проектирования </w:t>
      </w:r>
      <w:r w:rsidRPr="00FA507A">
        <w:rPr>
          <w:rStyle w:val="affb"/>
          <w:szCs w:val="24"/>
        </w:rPr>
        <w:t xml:space="preserve">систем автоматизации и связи») на основании задания на проектирование </w:t>
      </w:r>
      <w:r w:rsidR="00B73959">
        <w:rPr>
          <w:rStyle w:val="affb"/>
          <w:szCs w:val="24"/>
        </w:rPr>
        <w:t xml:space="preserve">             </w:t>
      </w:r>
      <w:r w:rsidR="009F7A88" w:rsidRPr="00FA507A">
        <w:rPr>
          <w:rFonts w:ascii="Franklin Gothic Book" w:hAnsi="Franklin Gothic Book"/>
          <w:spacing w:val="-2"/>
          <w:sz w:val="24"/>
          <w:szCs w:val="24"/>
        </w:rPr>
        <w:t>№</w:t>
      </w:r>
      <w:r w:rsidR="000B167A" w:rsidRPr="000B167A">
        <w:t xml:space="preserve"> </w:t>
      </w:r>
      <w:r w:rsidR="000B167A" w:rsidRPr="000B167A">
        <w:rPr>
          <w:rFonts w:ascii="Franklin Gothic Book" w:hAnsi="Franklin Gothic Book"/>
          <w:sz w:val="24"/>
          <w:szCs w:val="24"/>
        </w:rPr>
        <w:t>ТЗ-33.040.20-СВТН.09-003-21</w:t>
      </w:r>
      <w:r w:rsidR="000B167A">
        <w:rPr>
          <w:rFonts w:ascii="Franklin Gothic Book" w:hAnsi="Franklin Gothic Book"/>
          <w:sz w:val="24"/>
          <w:szCs w:val="24"/>
        </w:rPr>
        <w:t xml:space="preserve"> </w:t>
      </w:r>
      <w:r w:rsidR="00B73959">
        <w:rPr>
          <w:rStyle w:val="affb"/>
          <w:szCs w:val="24"/>
        </w:rPr>
        <w:t>объект</w:t>
      </w:r>
      <w:r w:rsidRPr="0057223D">
        <w:rPr>
          <w:rStyle w:val="affb"/>
          <w:szCs w:val="24"/>
        </w:rPr>
        <w:t>:</w:t>
      </w:r>
      <w:bookmarkEnd w:id="62"/>
      <w:r w:rsidR="00A01FA3" w:rsidRPr="00A01FA3">
        <w:rPr>
          <w:rStyle w:val="affb"/>
          <w:szCs w:val="24"/>
        </w:rPr>
        <w:t xml:space="preserve"> </w:t>
      </w:r>
      <w:r w:rsidR="00A01FA3" w:rsidRPr="0057223D">
        <w:rPr>
          <w:rStyle w:val="affb"/>
          <w:szCs w:val="24"/>
        </w:rPr>
        <w:t>«</w:t>
      </w:r>
      <w:r w:rsidR="00D52979" w:rsidRPr="0057223D">
        <w:rPr>
          <w:rStyle w:val="affb"/>
          <w:szCs w:val="24"/>
        </w:rPr>
        <w:fldChar w:fldCharType="begin"/>
      </w:r>
      <w:r w:rsidR="00D52979" w:rsidRPr="0057223D">
        <w:rPr>
          <w:rStyle w:val="affb"/>
          <w:szCs w:val="24"/>
        </w:rPr>
        <w:instrText xml:space="preserve"> DOCPROPERTY LSATTR_Наименование_проекта.100000022013098 \* MERGEFORMAT </w:instrText>
      </w:r>
      <w:r w:rsidR="00D52979" w:rsidRPr="0057223D">
        <w:rPr>
          <w:rStyle w:val="affb"/>
          <w:szCs w:val="24"/>
        </w:rPr>
        <w:fldChar w:fldCharType="separate"/>
      </w:r>
      <w:r w:rsidR="00BA0C07">
        <w:rPr>
          <w:rStyle w:val="affb"/>
          <w:szCs w:val="24"/>
        </w:rPr>
        <w:t>Волоконно-оптическая кабельная линия связи на участке Дом обходчика 206 км – ПКУ 221 км МН Киенгоп-Н.Челны. ВК ПТУС. Строительство</w:t>
      </w:r>
      <w:r w:rsidR="00D52979" w:rsidRPr="0057223D">
        <w:rPr>
          <w:rStyle w:val="affb"/>
          <w:szCs w:val="24"/>
        </w:rPr>
        <w:fldChar w:fldCharType="end"/>
      </w:r>
      <w:r w:rsidR="00E411B1" w:rsidRPr="0057223D">
        <w:rPr>
          <w:rStyle w:val="affb"/>
          <w:szCs w:val="24"/>
        </w:rPr>
        <w:t>».</w:t>
      </w:r>
    </w:p>
    <w:p w14:paraId="54453894" w14:textId="310A3B60" w:rsidR="006872AD" w:rsidRPr="00FA507A" w:rsidRDefault="006872AD" w:rsidP="00076FCF">
      <w:pPr>
        <w:spacing w:line="360" w:lineRule="auto"/>
        <w:ind w:firstLine="567"/>
        <w:jc w:val="both"/>
        <w:rPr>
          <w:rStyle w:val="affb"/>
          <w:szCs w:val="24"/>
        </w:rPr>
      </w:pPr>
      <w:r w:rsidRPr="00FA507A">
        <w:rPr>
          <w:rStyle w:val="affb"/>
          <w:szCs w:val="24"/>
        </w:rPr>
        <w:t xml:space="preserve">Инженерные изыскания </w:t>
      </w:r>
      <w:r w:rsidR="00076FCF" w:rsidRPr="00FA507A">
        <w:rPr>
          <w:rStyle w:val="affb"/>
          <w:szCs w:val="24"/>
        </w:rPr>
        <w:t>тр</w:t>
      </w:r>
      <w:r w:rsidR="0074039E" w:rsidRPr="00FA507A">
        <w:rPr>
          <w:rStyle w:val="affb"/>
          <w:szCs w:val="24"/>
        </w:rPr>
        <w:t>ебуются</w:t>
      </w:r>
      <w:r w:rsidRPr="00FA507A">
        <w:rPr>
          <w:rStyle w:val="affb"/>
          <w:szCs w:val="24"/>
        </w:rPr>
        <w:t xml:space="preserve"> </w:t>
      </w:r>
      <w:r w:rsidRPr="00715292">
        <w:rPr>
          <w:rStyle w:val="affb"/>
          <w:szCs w:val="24"/>
        </w:rPr>
        <w:t xml:space="preserve">согласно п.11 </w:t>
      </w:r>
      <w:r w:rsidR="00076FCF" w:rsidRPr="00FA507A">
        <w:rPr>
          <w:rFonts w:ascii="Franklin Gothic Book" w:hAnsi="Franklin Gothic Book"/>
          <w:spacing w:val="-2"/>
          <w:sz w:val="24"/>
          <w:szCs w:val="24"/>
        </w:rPr>
        <w:t>№</w:t>
      </w:r>
      <w:r w:rsidR="00EC1BF4" w:rsidRPr="00FA507A">
        <w:rPr>
          <w:rFonts w:ascii="Franklin Gothic Book" w:hAnsi="Franklin Gothic Book"/>
        </w:rPr>
        <w:t xml:space="preserve"> </w:t>
      </w:r>
      <w:r w:rsidR="000B167A" w:rsidRPr="000B167A">
        <w:rPr>
          <w:rFonts w:ascii="Franklin Gothic Book" w:hAnsi="Franklin Gothic Book"/>
          <w:spacing w:val="-2"/>
          <w:sz w:val="24"/>
          <w:szCs w:val="24"/>
        </w:rPr>
        <w:t>ТЗ-33.040.20-СВТН.09-003-21</w:t>
      </w:r>
      <w:r w:rsidR="00EC1BF4" w:rsidRPr="00FA507A">
        <w:rPr>
          <w:rFonts w:ascii="Franklin Gothic Book" w:hAnsi="Franklin Gothic Book"/>
          <w:spacing w:val="-2"/>
          <w:sz w:val="24"/>
          <w:szCs w:val="24"/>
        </w:rPr>
        <w:t>.</w:t>
      </w:r>
    </w:p>
    <w:p w14:paraId="7E9865BF" w14:textId="79579215" w:rsidR="006872AD" w:rsidRPr="00FA507A" w:rsidRDefault="006872AD" w:rsidP="00CB1F29">
      <w:pPr>
        <w:spacing w:line="360" w:lineRule="auto"/>
        <w:ind w:firstLine="567"/>
        <w:jc w:val="both"/>
        <w:rPr>
          <w:rStyle w:val="affb"/>
          <w:szCs w:val="24"/>
        </w:rPr>
      </w:pPr>
      <w:r w:rsidRPr="00FA507A">
        <w:rPr>
          <w:rStyle w:val="affb"/>
          <w:szCs w:val="24"/>
        </w:rPr>
        <w:t xml:space="preserve">Технические условия для подключения к сетям инженерно-технического обеспечения не требуются согласно </w:t>
      </w:r>
      <w:r w:rsidR="00CB1F29" w:rsidRPr="00FA507A">
        <w:rPr>
          <w:rFonts w:ascii="Franklin Gothic Book" w:hAnsi="Franklin Gothic Book"/>
          <w:spacing w:val="-2"/>
          <w:sz w:val="24"/>
          <w:szCs w:val="24"/>
        </w:rPr>
        <w:t>№</w:t>
      </w:r>
      <w:r w:rsidR="00EC1BF4" w:rsidRPr="00FA507A">
        <w:rPr>
          <w:rFonts w:ascii="Franklin Gothic Book" w:hAnsi="Franklin Gothic Book"/>
        </w:rPr>
        <w:t xml:space="preserve"> </w:t>
      </w:r>
      <w:r w:rsidR="003143E9" w:rsidRPr="00FA507A">
        <w:rPr>
          <w:rFonts w:ascii="Franklin Gothic Book" w:hAnsi="Franklin Gothic Book"/>
          <w:spacing w:val="-2"/>
          <w:sz w:val="24"/>
          <w:szCs w:val="24"/>
        </w:rPr>
        <w:t>ТЗ-33.040.50-СВТН.0002-20</w:t>
      </w:r>
      <w:r w:rsidR="00CB1F29" w:rsidRPr="00FA507A">
        <w:rPr>
          <w:rStyle w:val="affb"/>
          <w:szCs w:val="24"/>
        </w:rPr>
        <w:t>.</w:t>
      </w:r>
    </w:p>
    <w:p w14:paraId="37844460" w14:textId="77777777" w:rsidR="006872AD" w:rsidRPr="0057223D" w:rsidRDefault="006872AD" w:rsidP="00E6015A">
      <w:pPr>
        <w:spacing w:line="360" w:lineRule="auto"/>
        <w:ind w:firstLine="567"/>
        <w:jc w:val="both"/>
        <w:rPr>
          <w:rStyle w:val="affb"/>
          <w:szCs w:val="24"/>
        </w:rPr>
      </w:pPr>
      <w:r w:rsidRPr="0057223D">
        <w:rPr>
          <w:rStyle w:val="affb"/>
          <w:szCs w:val="24"/>
        </w:rPr>
        <w:t xml:space="preserve">Документы о согласовании отступлений от положений технических условий - </w:t>
      </w:r>
      <w:r w:rsidRPr="0057223D">
        <w:rPr>
          <w:rStyle w:val="affb"/>
          <w:color w:val="000000" w:themeColor="text1"/>
          <w:szCs w:val="24"/>
        </w:rPr>
        <w:t>отсутствуют.</w:t>
      </w:r>
    </w:p>
    <w:p w14:paraId="683FF79B" w14:textId="77777777" w:rsidR="006872AD" w:rsidRPr="006872AD" w:rsidRDefault="006872AD" w:rsidP="00E6015A">
      <w:pPr>
        <w:spacing w:line="360" w:lineRule="auto"/>
        <w:ind w:firstLine="567"/>
        <w:jc w:val="both"/>
        <w:rPr>
          <w:rStyle w:val="affb"/>
          <w:szCs w:val="24"/>
        </w:rPr>
      </w:pPr>
      <w:r w:rsidRPr="0057223D">
        <w:rPr>
          <w:rStyle w:val="affb"/>
          <w:szCs w:val="24"/>
        </w:rPr>
        <w:t>Разрешения на отклонения от предельных параметров разрешенного строительства объектов капитального строительства –</w:t>
      </w:r>
      <w:r w:rsidRPr="006872AD">
        <w:rPr>
          <w:rStyle w:val="affb"/>
          <w:szCs w:val="24"/>
        </w:rPr>
        <w:t xml:space="preserve"> </w:t>
      </w:r>
      <w:r w:rsidRPr="00CB1F29">
        <w:rPr>
          <w:rStyle w:val="affb"/>
          <w:color w:val="000000" w:themeColor="text1"/>
          <w:szCs w:val="24"/>
        </w:rPr>
        <w:t>отсутствуют.</w:t>
      </w:r>
    </w:p>
    <w:p w14:paraId="790AE240" w14:textId="77777777" w:rsidR="006872AD" w:rsidRPr="006872AD" w:rsidRDefault="006872AD" w:rsidP="00E6015A">
      <w:pPr>
        <w:spacing w:line="360" w:lineRule="auto"/>
        <w:ind w:firstLine="567"/>
        <w:jc w:val="both"/>
        <w:rPr>
          <w:rStyle w:val="affb"/>
          <w:szCs w:val="24"/>
        </w:rPr>
      </w:pPr>
      <w:r w:rsidRPr="006872AD">
        <w:rPr>
          <w:rStyle w:val="affb"/>
          <w:szCs w:val="24"/>
        </w:rPr>
        <w:t xml:space="preserve">Акты (разрешения) собственника здания (сооружения, строения) о выведении из эксплуатации и ликвидации объекта капитального строительства – в случае необходимости сноса (демонтажа) </w:t>
      </w:r>
      <w:r w:rsidRPr="00CB1F29">
        <w:rPr>
          <w:rStyle w:val="affb"/>
          <w:color w:val="000000" w:themeColor="text1"/>
          <w:szCs w:val="24"/>
        </w:rPr>
        <w:t>– отсутствуют.</w:t>
      </w:r>
    </w:p>
    <w:p w14:paraId="3196B580" w14:textId="77777777" w:rsidR="006872AD" w:rsidRPr="006872AD" w:rsidRDefault="006872AD" w:rsidP="00774250">
      <w:pPr>
        <w:numPr>
          <w:ilvl w:val="1"/>
          <w:numId w:val="33"/>
        </w:numPr>
        <w:shd w:val="clear" w:color="auto" w:fill="FFFFFF"/>
        <w:spacing w:after="0" w:line="360" w:lineRule="auto"/>
        <w:ind w:left="0" w:right="5" w:firstLine="567"/>
        <w:jc w:val="both"/>
        <w:outlineLvl w:val="0"/>
        <w:rPr>
          <w:rFonts w:ascii="Franklin Gothic Book" w:hAnsi="Franklin Gothic Book"/>
          <w:spacing w:val="-1"/>
          <w:sz w:val="24"/>
          <w:szCs w:val="24"/>
        </w:rPr>
      </w:pPr>
      <w:bookmarkStart w:id="64" w:name="_Toc451767975"/>
      <w:bookmarkStart w:id="65" w:name="_Toc114750355"/>
      <w:bookmarkEnd w:id="63"/>
      <w:r w:rsidRPr="006872AD">
        <w:rPr>
          <w:rFonts w:ascii="Franklin Gothic Book" w:hAnsi="Franklin Gothic Book"/>
          <w:b/>
          <w:spacing w:val="-1"/>
          <w:sz w:val="24"/>
          <w:szCs w:val="24"/>
        </w:rPr>
        <w:t>Сведения о функциональном назначении объекта, состав и характеристика производства:</w:t>
      </w:r>
      <w:bookmarkEnd w:id="64"/>
      <w:bookmarkEnd w:id="65"/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 </w:t>
      </w:r>
    </w:p>
    <w:p w14:paraId="6C518362" w14:textId="0E2A301B" w:rsidR="000B167A" w:rsidRPr="004C672C" w:rsidRDefault="006872AD" w:rsidP="000B167A">
      <w:pPr>
        <w:pStyle w:val="af1"/>
      </w:pPr>
      <w:r w:rsidRPr="00FA507A">
        <w:rPr>
          <w:rStyle w:val="affb"/>
          <w:b/>
        </w:rPr>
        <w:t>Заказчик</w:t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r w:rsidRPr="00FA507A">
        <w:rPr>
          <w:rStyle w:val="affb"/>
        </w:rPr>
        <w:t xml:space="preserve"> </w:t>
      </w:r>
      <w:r w:rsidR="00A01FA3" w:rsidRPr="00FA507A">
        <w:rPr>
          <w:rStyle w:val="affb"/>
        </w:rPr>
        <w:t xml:space="preserve"> </w:t>
      </w:r>
      <w:r w:rsidRPr="00FA507A">
        <w:rPr>
          <w:rStyle w:val="affb"/>
        </w:rPr>
        <w:t>–</w:t>
      </w:r>
      <w:bookmarkStart w:id="66" w:name="_Toc322777934"/>
      <w:bookmarkStart w:id="67" w:name="_Toc286824575"/>
      <w:bookmarkStart w:id="68" w:name="_Toc283799235"/>
      <w:bookmarkStart w:id="69" w:name="_Toc283132569"/>
      <w:bookmarkStart w:id="70" w:name="_Toc283132428"/>
      <w:bookmarkStart w:id="71" w:name="_Toc282776258"/>
      <w:bookmarkStart w:id="72" w:name="_Toc277684263"/>
      <w:bookmarkStart w:id="73" w:name="_Toc277683369"/>
      <w:bookmarkStart w:id="74" w:name="_Toc277682795"/>
      <w:r w:rsidR="00A01FA3" w:rsidRPr="00FA507A">
        <w:rPr>
          <w:rStyle w:val="affb"/>
        </w:rPr>
        <w:t xml:space="preserve"> </w:t>
      </w:r>
      <w:r w:rsidR="00DC7C27" w:rsidRPr="000B167A">
        <w:rPr>
          <w:rStyle w:val="affb"/>
        </w:rPr>
        <w:fldChar w:fldCharType="begin"/>
      </w:r>
      <w:r w:rsidR="00DC7C27" w:rsidRPr="000B167A">
        <w:rPr>
          <w:rStyle w:val="affb"/>
        </w:rPr>
        <w:instrText xml:space="preserve"> DOCPROPERTY LSATTR_Заказчик.100006121100001 \* MERGEFORMAT </w:instrText>
      </w:r>
      <w:r w:rsidR="00DC7C27" w:rsidRPr="000B167A">
        <w:rPr>
          <w:rStyle w:val="affb"/>
        </w:rPr>
        <w:fldChar w:fldCharType="separate"/>
      </w:r>
      <w:r w:rsidR="00BA0C07" w:rsidRPr="000B167A">
        <w:rPr>
          <w:rStyle w:val="affb"/>
        </w:rPr>
        <w:t>АО "Связьтранснефть"</w:t>
      </w:r>
      <w:r w:rsidR="00DC7C27" w:rsidRPr="000B167A">
        <w:rPr>
          <w:rStyle w:val="affb"/>
        </w:rPr>
        <w:fldChar w:fldCharType="end"/>
      </w:r>
      <w:r w:rsidR="000B167A" w:rsidRPr="000B167A">
        <w:rPr>
          <w:rStyle w:val="affb"/>
        </w:rPr>
        <w:t>,</w:t>
      </w:r>
      <w:r w:rsidR="000B167A" w:rsidRPr="000B167A">
        <w:rPr>
          <w:rFonts w:ascii="Franklin Gothic Book" w:hAnsi="Franklin Gothic Book"/>
        </w:rPr>
        <w:t xml:space="preserve"> </w:t>
      </w:r>
      <w:r w:rsidR="000B167A" w:rsidRPr="000B167A">
        <w:rPr>
          <w:rFonts w:ascii="Franklin Gothic Book" w:hAnsi="Franklin Gothic Book"/>
        </w:rPr>
        <w:t>Юридический и почтовый адрес АО «Связьтранснефть»: 117420, г. Москва, ул. Наметкина, д.12, стр. 1.</w:t>
      </w:r>
    </w:p>
    <w:p w14:paraId="7291BAEA" w14:textId="66EAAEB9" w:rsidR="006872AD" w:rsidRPr="00FA507A" w:rsidRDefault="006872AD" w:rsidP="00774250">
      <w:pPr>
        <w:spacing w:line="360" w:lineRule="auto"/>
        <w:ind w:firstLine="567"/>
        <w:rPr>
          <w:rStyle w:val="affb"/>
          <w:b/>
          <w:i/>
          <w:szCs w:val="24"/>
        </w:rPr>
      </w:pPr>
      <w:r w:rsidRPr="00FA507A">
        <w:rPr>
          <w:rStyle w:val="affb"/>
          <w:b/>
          <w:i/>
          <w:szCs w:val="24"/>
        </w:rPr>
        <w:t>Географическое положение объекта</w:t>
      </w:r>
      <w:bookmarkStart w:id="75" w:name="_Toc322777936"/>
      <w:bookmarkStart w:id="76" w:name="_Toc286824577"/>
      <w:bookmarkStart w:id="77" w:name="_Toc283799237"/>
      <w:bookmarkStart w:id="78" w:name="_Toc283132571"/>
      <w:bookmarkStart w:id="79" w:name="_Toc283132430"/>
      <w:bookmarkStart w:id="80" w:name="_Toc282776260"/>
      <w:bookmarkStart w:id="81" w:name="_Toc277684265"/>
      <w:bookmarkStart w:id="82" w:name="_Toc277683371"/>
      <w:bookmarkStart w:id="83" w:name="_Toc277682797"/>
      <w:r w:rsidRPr="00FA507A">
        <w:rPr>
          <w:rStyle w:val="affb"/>
          <w:b/>
          <w:i/>
          <w:szCs w:val="24"/>
        </w:rPr>
        <w:t>:</w:t>
      </w:r>
    </w:p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p w14:paraId="67FFCDCF" w14:textId="4C78CE70" w:rsidR="006B4BC7" w:rsidRPr="00FA507A" w:rsidRDefault="00EE1BCF" w:rsidP="00EE1BCF">
      <w:pPr>
        <w:pStyle w:val="afff3"/>
        <w:tabs>
          <w:tab w:val="left" w:pos="601"/>
        </w:tabs>
        <w:spacing w:line="288" w:lineRule="auto"/>
        <w:ind w:left="0"/>
        <w:jc w:val="both"/>
        <w:rPr>
          <w:rFonts w:ascii="Franklin Gothic Book" w:hAnsi="Franklin Gothic Book"/>
        </w:rPr>
      </w:pPr>
      <w:r w:rsidRPr="00C342E2">
        <w:rPr>
          <w:rFonts w:ascii="Franklin Gothic Book" w:eastAsia="Calibri" w:hAnsi="Franklin Gothic Book"/>
          <w:lang w:eastAsia="ru-RU"/>
        </w:rPr>
        <w:t>Республика Татарстан:</w:t>
      </w:r>
      <w:r>
        <w:rPr>
          <w:rFonts w:ascii="Franklin Gothic Book" w:eastAsia="Calibri" w:hAnsi="Franklin Gothic Book"/>
          <w:lang w:eastAsia="ru-RU"/>
        </w:rPr>
        <w:t xml:space="preserve"> </w:t>
      </w:r>
      <w:r w:rsidRPr="00C342E2">
        <w:rPr>
          <w:rFonts w:ascii="Franklin Gothic Book" w:eastAsia="Calibri" w:hAnsi="Franklin Gothic Book"/>
          <w:lang w:eastAsia="ru-RU"/>
        </w:rPr>
        <w:t>МН «Киенгоп – Н.Челны»: Дом обходчика (206 км) - ПКУ 221 км (отвод на «Ритэк») -  Менделеевский, Тукаевский районы.</w:t>
      </w:r>
    </w:p>
    <w:p w14:paraId="254A5C88" w14:textId="77777777" w:rsidR="00EE1BCF" w:rsidRDefault="00EE1BCF" w:rsidP="00FA507A">
      <w:pPr>
        <w:pStyle w:val="26"/>
        <w:tabs>
          <w:tab w:val="num" w:pos="0"/>
        </w:tabs>
        <w:spacing w:line="360" w:lineRule="auto"/>
        <w:ind w:left="0" w:right="284" w:firstLine="567"/>
        <w:rPr>
          <w:rFonts w:ascii="Franklin Gothic Book" w:hAnsi="Franklin Gothic Book"/>
          <w:b/>
          <w:i/>
        </w:rPr>
      </w:pPr>
    </w:p>
    <w:p w14:paraId="61FE68D3" w14:textId="1D7ED1FB" w:rsidR="006872AD" w:rsidRDefault="006872AD" w:rsidP="00FA507A">
      <w:pPr>
        <w:pStyle w:val="26"/>
        <w:tabs>
          <w:tab w:val="num" w:pos="0"/>
        </w:tabs>
        <w:spacing w:line="360" w:lineRule="auto"/>
        <w:ind w:left="0" w:right="284" w:firstLine="567"/>
        <w:rPr>
          <w:rFonts w:ascii="Franklin Gothic Book" w:hAnsi="Franklin Gothic Book"/>
          <w:b/>
          <w:i/>
        </w:rPr>
      </w:pPr>
      <w:r w:rsidRPr="006872AD">
        <w:rPr>
          <w:rFonts w:ascii="Franklin Gothic Book" w:hAnsi="Franklin Gothic Book"/>
          <w:b/>
          <w:i/>
        </w:rPr>
        <w:t>Характеристики объекта</w:t>
      </w:r>
      <w:bookmarkStart w:id="84" w:name="OLE_LINK5"/>
      <w:bookmarkStart w:id="85" w:name="OLE_LINK4"/>
    </w:p>
    <w:p w14:paraId="79DF9E55" w14:textId="1EF0699A" w:rsidR="00EE1BCF" w:rsidRPr="00EE1BCF" w:rsidRDefault="003143E9" w:rsidP="00EE1BCF">
      <w:pPr>
        <w:pStyle w:val="af1"/>
        <w:rPr>
          <w:rFonts w:ascii="Franklin Gothic Book" w:hAnsi="Franklin Gothic Book"/>
        </w:rPr>
      </w:pPr>
      <w:r w:rsidRPr="00EE1BCF">
        <w:rPr>
          <w:rFonts w:ascii="Franklin Gothic Book" w:hAnsi="Franklin Gothic Book"/>
        </w:rPr>
        <w:t xml:space="preserve">Проектом </w:t>
      </w:r>
      <w:r w:rsidR="00EE1BCF" w:rsidRPr="00EE1BCF">
        <w:rPr>
          <w:rFonts w:ascii="Franklin Gothic Book" w:hAnsi="Franklin Gothic Book"/>
        </w:rPr>
        <w:t>предусматривается строительство</w:t>
      </w:r>
      <w:r w:rsidR="00EE1BCF" w:rsidRPr="00EE1BCF">
        <w:rPr>
          <w:rFonts w:ascii="Franklin Gothic Book" w:hAnsi="Franklin Gothic Book"/>
        </w:rPr>
        <w:t xml:space="preserve"> волоконно-оптической линии связи (ВОЛС) вдоль МН «Киенгоп – Набережные Челны на участке Дом обходчика (206 км) - ПКУ 221 км (отвод на «Ритэк»).</w:t>
      </w:r>
    </w:p>
    <w:p w14:paraId="12CA0BB5" w14:textId="77777777" w:rsidR="00EE1BCF" w:rsidRPr="00EE1BCF" w:rsidRDefault="00EE1BCF" w:rsidP="00EE1BCF">
      <w:pPr>
        <w:pStyle w:val="af1"/>
        <w:rPr>
          <w:rFonts w:ascii="Franklin Gothic Book" w:hAnsi="Franklin Gothic Book"/>
        </w:rPr>
      </w:pPr>
      <w:r w:rsidRPr="00EE1BCF">
        <w:rPr>
          <w:rFonts w:ascii="Franklin Gothic Book" w:hAnsi="Franklin Gothic Book"/>
        </w:rPr>
        <w:t>Протяженность трассы, проектируемой вдольтрассовой ВОЛС составляет 16,303 км, в т.ч. двухниточный переход 2,124 км.</w:t>
      </w:r>
    </w:p>
    <w:p w14:paraId="5DDCE68E" w14:textId="6C2FD6B9" w:rsidR="006664C0" w:rsidRPr="00EE1BCF" w:rsidRDefault="00EE1BCF" w:rsidP="00EE1BCF">
      <w:pPr>
        <w:pStyle w:val="af1"/>
        <w:rPr>
          <w:rFonts w:ascii="Franklin Gothic Book" w:hAnsi="Franklin Gothic Book"/>
        </w:rPr>
      </w:pPr>
      <w:r w:rsidRPr="00EE1BCF">
        <w:rPr>
          <w:rFonts w:ascii="Franklin Gothic Book" w:hAnsi="Franklin Gothic Book"/>
        </w:rPr>
        <w:t>Уровень ответственности: II – нормальный уровень для объектов связи.</w:t>
      </w:r>
    </w:p>
    <w:p w14:paraId="092CA8D8" w14:textId="77777777" w:rsidR="006872AD" w:rsidRPr="006872AD" w:rsidRDefault="002566F9" w:rsidP="00774250">
      <w:pPr>
        <w:pStyle w:val="20"/>
        <w:spacing w:line="360" w:lineRule="auto"/>
        <w:ind w:firstLine="567"/>
        <w:rPr>
          <w:rFonts w:ascii="Franklin Gothic Book" w:hAnsi="Franklin Gothic Book"/>
          <w:b/>
          <w:bCs/>
          <w:color w:val="auto"/>
          <w:sz w:val="24"/>
          <w:szCs w:val="24"/>
        </w:rPr>
      </w:pPr>
      <w:bookmarkStart w:id="86" w:name="_Toc451767976"/>
      <w:bookmarkStart w:id="87" w:name="_Toc114750356"/>
      <w:r w:rsidRPr="006872AD">
        <w:rPr>
          <w:rFonts w:ascii="Franklin Gothic Book" w:hAnsi="Franklin Gothic Book"/>
          <w:b/>
          <w:bCs/>
          <w:color w:val="auto"/>
          <w:sz w:val="24"/>
          <w:szCs w:val="24"/>
        </w:rPr>
        <w:t>1.</w:t>
      </w:r>
      <w:r w:rsidRPr="000E6ABA">
        <w:rPr>
          <w:rFonts w:ascii="Franklin Gothic Book" w:hAnsi="Franklin Gothic Book"/>
          <w:b/>
          <w:bCs/>
          <w:color w:val="auto"/>
          <w:sz w:val="24"/>
          <w:szCs w:val="24"/>
        </w:rPr>
        <w:t>4 Сведения</w:t>
      </w:r>
      <w:r w:rsidR="006872AD" w:rsidRPr="000E6ABA">
        <w:rPr>
          <w:rStyle w:val="13"/>
          <w:rFonts w:ascii="Franklin Gothic Book" w:hAnsi="Franklin Gothic Book"/>
          <w:b/>
          <w:color w:val="auto"/>
          <w:sz w:val="24"/>
          <w:szCs w:val="24"/>
        </w:rPr>
        <w:t xml:space="preserve"> о потребности объекта капитального строительства в топливе, газе, воде и электрической энергии</w:t>
      </w:r>
      <w:r w:rsidR="006872AD" w:rsidRPr="000E6ABA">
        <w:rPr>
          <w:rFonts w:ascii="Franklin Gothic Book" w:hAnsi="Franklin Gothic Book"/>
          <w:b/>
          <w:bCs/>
          <w:color w:val="auto"/>
          <w:sz w:val="24"/>
          <w:szCs w:val="24"/>
        </w:rPr>
        <w:t>.</w:t>
      </w:r>
      <w:bookmarkEnd w:id="86"/>
      <w:bookmarkEnd w:id="87"/>
      <w:r w:rsidR="006872AD" w:rsidRPr="006872AD">
        <w:rPr>
          <w:rFonts w:ascii="Franklin Gothic Book" w:hAnsi="Franklin Gothic Book"/>
          <w:b/>
          <w:bCs/>
          <w:color w:val="auto"/>
          <w:sz w:val="24"/>
          <w:szCs w:val="24"/>
        </w:rPr>
        <w:t xml:space="preserve"> </w:t>
      </w:r>
    </w:p>
    <w:p w14:paraId="3BE323A0" w14:textId="59251403" w:rsidR="00EC1BF4" w:rsidRDefault="006872AD" w:rsidP="00774250">
      <w:pPr>
        <w:spacing w:line="360" w:lineRule="auto"/>
        <w:ind w:firstLine="567"/>
        <w:rPr>
          <w:rStyle w:val="affb"/>
          <w:color w:val="000000" w:themeColor="text1"/>
          <w:szCs w:val="24"/>
        </w:rPr>
      </w:pPr>
      <w:r w:rsidRPr="001F1CB8">
        <w:rPr>
          <w:rStyle w:val="affb"/>
          <w:color w:val="000000" w:themeColor="text1"/>
          <w:szCs w:val="24"/>
        </w:rPr>
        <w:t xml:space="preserve">Проектом не предусмотрено изменение потребности в </w:t>
      </w:r>
      <w:r w:rsidR="00182422" w:rsidRPr="001F1CB8">
        <w:rPr>
          <w:rStyle w:val="affb"/>
          <w:color w:val="000000" w:themeColor="text1"/>
          <w:szCs w:val="24"/>
        </w:rPr>
        <w:t>электрической энергии</w:t>
      </w:r>
      <w:r w:rsidR="00182422">
        <w:rPr>
          <w:rStyle w:val="affb"/>
          <w:color w:val="000000" w:themeColor="text1"/>
          <w:szCs w:val="24"/>
        </w:rPr>
        <w:t xml:space="preserve">, </w:t>
      </w:r>
      <w:r w:rsidRPr="001F1CB8">
        <w:rPr>
          <w:rStyle w:val="affb"/>
          <w:color w:val="000000" w:themeColor="text1"/>
          <w:szCs w:val="24"/>
        </w:rPr>
        <w:t>топливе, газе, воде</w:t>
      </w:r>
      <w:r w:rsidR="0016273B">
        <w:rPr>
          <w:rStyle w:val="affb"/>
          <w:color w:val="000000" w:themeColor="text1"/>
          <w:szCs w:val="24"/>
        </w:rPr>
        <w:t>.</w:t>
      </w:r>
      <w:r w:rsidR="000E6ABA" w:rsidRPr="001F1CB8">
        <w:rPr>
          <w:rStyle w:val="affb"/>
          <w:color w:val="000000" w:themeColor="text1"/>
          <w:szCs w:val="24"/>
        </w:rPr>
        <w:t xml:space="preserve"> </w:t>
      </w:r>
    </w:p>
    <w:p w14:paraId="2F7EA6F7" w14:textId="61384575" w:rsidR="006872AD" w:rsidRPr="00715292" w:rsidRDefault="006872AD" w:rsidP="00774250">
      <w:pPr>
        <w:shd w:val="clear" w:color="auto" w:fill="FFFFFF"/>
        <w:spacing w:line="360" w:lineRule="auto"/>
        <w:ind w:right="5" w:firstLine="567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88" w:name="_Toc451767977"/>
      <w:bookmarkStart w:id="89" w:name="_Toc114750357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</w:t>
      </w:r>
      <w:r w:rsidRPr="00715292">
        <w:rPr>
          <w:rFonts w:ascii="Franklin Gothic Book" w:hAnsi="Franklin Gothic Book"/>
          <w:b/>
          <w:spacing w:val="-1"/>
          <w:sz w:val="24"/>
          <w:szCs w:val="24"/>
        </w:rPr>
        <w:t>5 Данные о проектной мощности объекта капитального строительства.</w:t>
      </w:r>
      <w:bookmarkEnd w:id="88"/>
      <w:bookmarkEnd w:id="89"/>
    </w:p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84"/>
    <w:bookmarkEnd w:id="85"/>
    <w:p w14:paraId="5D607615" w14:textId="3D8AD2A8" w:rsidR="00973788" w:rsidRDefault="000E6ABA" w:rsidP="00E66D0E">
      <w:pPr>
        <w:pStyle w:val="affe"/>
        <w:spacing w:line="240" w:lineRule="auto"/>
      </w:pPr>
      <w:r w:rsidRPr="00171B5D">
        <w:t>Данные о проектной мощности объе</w:t>
      </w:r>
      <w:r w:rsidR="00395B94" w:rsidRPr="00171B5D">
        <w:t xml:space="preserve">кта капитального строительства </w:t>
      </w:r>
      <w:r w:rsidR="00E66D0E">
        <w:t>- осутвуют</w:t>
      </w:r>
    </w:p>
    <w:p w14:paraId="312BC566" w14:textId="77777777" w:rsidR="00E66D0E" w:rsidRDefault="00E66D0E" w:rsidP="00E66D0E">
      <w:pPr>
        <w:pStyle w:val="affe"/>
        <w:spacing w:line="240" w:lineRule="auto"/>
        <w:rPr>
          <w:rFonts w:eastAsia="Times New Roman"/>
          <w:lang w:eastAsia="ru-RU"/>
        </w:rPr>
      </w:pPr>
    </w:p>
    <w:p w14:paraId="07EF9302" w14:textId="77777777" w:rsidR="006872AD" w:rsidRPr="006872AD" w:rsidRDefault="006872AD" w:rsidP="00B50815">
      <w:pPr>
        <w:pStyle w:val="affc"/>
        <w:jc w:val="left"/>
      </w:pPr>
      <w:r w:rsidRPr="006872AD">
        <w:t xml:space="preserve"> </w:t>
      </w:r>
      <w:bookmarkStart w:id="90" w:name="_Toc451767978"/>
      <w:bookmarkStart w:id="91" w:name="_Toc114750358"/>
      <w:r w:rsidRPr="006872AD">
        <w:t>1.6 Сведения о сырьевой базе, потребности производства в воде, топливно-энергетических ресурсах производственного объекта.</w:t>
      </w:r>
      <w:bookmarkEnd w:id="90"/>
      <w:bookmarkEnd w:id="91"/>
    </w:p>
    <w:p w14:paraId="0CE7699A" w14:textId="77777777" w:rsidR="006872AD" w:rsidRPr="0074039E" w:rsidRDefault="006872AD" w:rsidP="00973788">
      <w:pPr>
        <w:spacing w:line="240" w:lineRule="auto"/>
        <w:ind w:firstLine="567"/>
        <w:rPr>
          <w:rStyle w:val="affb"/>
          <w:color w:val="0070C0"/>
          <w:szCs w:val="24"/>
        </w:rPr>
      </w:pPr>
      <w:r w:rsidRPr="006872AD">
        <w:rPr>
          <w:rStyle w:val="affb"/>
          <w:szCs w:val="24"/>
        </w:rPr>
        <w:t xml:space="preserve">Потребность в воде на хозяйственно-питьевые нужды обеспечивается </w:t>
      </w:r>
      <w:r w:rsidRPr="00395B94">
        <w:rPr>
          <w:rStyle w:val="affb"/>
          <w:color w:val="000000" w:themeColor="text1"/>
          <w:szCs w:val="24"/>
        </w:rPr>
        <w:t>от существующих сетей.</w:t>
      </w:r>
    </w:p>
    <w:p w14:paraId="24CB036D" w14:textId="77777777" w:rsidR="00650C94" w:rsidRDefault="006872AD" w:rsidP="00973788">
      <w:pPr>
        <w:spacing w:line="240" w:lineRule="auto"/>
        <w:ind w:firstLine="567"/>
        <w:rPr>
          <w:rStyle w:val="affb"/>
          <w:szCs w:val="24"/>
        </w:rPr>
      </w:pPr>
      <w:r w:rsidRPr="006872AD">
        <w:rPr>
          <w:rStyle w:val="affb"/>
          <w:szCs w:val="24"/>
        </w:rPr>
        <w:t xml:space="preserve"> Потребность в воде на нужды пожаротушения удовлетворяетс</w:t>
      </w:r>
      <w:r w:rsidRPr="00395B94">
        <w:rPr>
          <w:rStyle w:val="affb"/>
          <w:color w:val="000000" w:themeColor="text1"/>
          <w:szCs w:val="24"/>
        </w:rPr>
        <w:t>я за счет существующ</w:t>
      </w:r>
      <w:r w:rsidR="00650C94" w:rsidRPr="00395B94">
        <w:rPr>
          <w:rStyle w:val="affb"/>
          <w:color w:val="000000" w:themeColor="text1"/>
          <w:szCs w:val="24"/>
        </w:rPr>
        <w:t>ей</w:t>
      </w:r>
      <w:r w:rsidRPr="00395B94">
        <w:rPr>
          <w:rStyle w:val="affb"/>
          <w:color w:val="000000" w:themeColor="text1"/>
          <w:szCs w:val="24"/>
        </w:rPr>
        <w:t xml:space="preserve"> </w:t>
      </w:r>
      <w:r w:rsidR="00650C94" w:rsidRPr="00395B94">
        <w:rPr>
          <w:rStyle w:val="affb"/>
          <w:color w:val="000000" w:themeColor="text1"/>
          <w:szCs w:val="24"/>
        </w:rPr>
        <w:t>противо</w:t>
      </w:r>
      <w:r w:rsidRPr="00395B94">
        <w:rPr>
          <w:rStyle w:val="affb"/>
          <w:color w:val="000000" w:themeColor="text1"/>
          <w:szCs w:val="24"/>
        </w:rPr>
        <w:t>пожарн</w:t>
      </w:r>
      <w:r w:rsidR="00650C94" w:rsidRPr="00395B94">
        <w:rPr>
          <w:rStyle w:val="affb"/>
          <w:color w:val="000000" w:themeColor="text1"/>
          <w:szCs w:val="24"/>
        </w:rPr>
        <w:t>ой</w:t>
      </w:r>
      <w:r w:rsidRPr="00395B94">
        <w:rPr>
          <w:rStyle w:val="affb"/>
          <w:color w:val="000000" w:themeColor="text1"/>
          <w:szCs w:val="24"/>
        </w:rPr>
        <w:t xml:space="preserve"> </w:t>
      </w:r>
      <w:r w:rsidR="00650C94" w:rsidRPr="00395B94">
        <w:rPr>
          <w:rStyle w:val="affb"/>
          <w:color w:val="000000" w:themeColor="text1"/>
          <w:szCs w:val="24"/>
        </w:rPr>
        <w:t>системы</w:t>
      </w:r>
      <w:r w:rsidRPr="00395B94">
        <w:rPr>
          <w:rStyle w:val="affb"/>
          <w:color w:val="000000" w:themeColor="text1"/>
          <w:szCs w:val="24"/>
        </w:rPr>
        <w:t xml:space="preserve">. </w:t>
      </w:r>
    </w:p>
    <w:p w14:paraId="27A4D3DF" w14:textId="77777777" w:rsidR="00EE1BCF" w:rsidRDefault="006872AD" w:rsidP="00973788">
      <w:pPr>
        <w:spacing w:line="240" w:lineRule="auto"/>
        <w:ind w:firstLine="567"/>
        <w:rPr>
          <w:rStyle w:val="affb"/>
          <w:color w:val="000000" w:themeColor="text1"/>
          <w:szCs w:val="24"/>
        </w:rPr>
      </w:pPr>
      <w:r w:rsidRPr="00F02064">
        <w:rPr>
          <w:rStyle w:val="affb"/>
          <w:color w:val="000000" w:themeColor="text1"/>
          <w:szCs w:val="24"/>
        </w:rPr>
        <w:t>Учет электрической энергии на объекте существующий и проектом не рассматривается.</w:t>
      </w:r>
    </w:p>
    <w:p w14:paraId="48B8E61B" w14:textId="59F503EF" w:rsidR="006872AD" w:rsidRPr="00F02064" w:rsidRDefault="006872AD" w:rsidP="00973788">
      <w:pPr>
        <w:spacing w:line="240" w:lineRule="auto"/>
        <w:ind w:firstLine="567"/>
        <w:rPr>
          <w:rStyle w:val="affb"/>
          <w:color w:val="000000" w:themeColor="text1"/>
          <w:szCs w:val="24"/>
        </w:rPr>
      </w:pPr>
      <w:r w:rsidRPr="00F02064">
        <w:rPr>
          <w:rStyle w:val="affb"/>
          <w:color w:val="000000" w:themeColor="text1"/>
          <w:szCs w:val="24"/>
        </w:rPr>
        <w:t xml:space="preserve"> </w:t>
      </w:r>
    </w:p>
    <w:p w14:paraId="786067F5" w14:textId="77777777" w:rsidR="006872AD" w:rsidRPr="00ED122F" w:rsidRDefault="006872AD" w:rsidP="00F41B3F">
      <w:pPr>
        <w:pStyle w:val="affc"/>
        <w:jc w:val="left"/>
      </w:pPr>
      <w:r w:rsidRPr="00650C94">
        <w:rPr>
          <w:rStyle w:val="affb"/>
          <w:color w:val="00B0F0"/>
        </w:rPr>
        <w:t> </w:t>
      </w:r>
      <w:bookmarkStart w:id="92" w:name="_Toc451767979"/>
      <w:bookmarkStart w:id="93" w:name="_Toc114750359"/>
      <w:r w:rsidRPr="00ED122F">
        <w:t>1.7. Сведения о комплексном использовании сырья, вторичных энергоресурсов, отходов производства</w:t>
      </w:r>
      <w:bookmarkEnd w:id="92"/>
      <w:bookmarkEnd w:id="93"/>
    </w:p>
    <w:p w14:paraId="25810D27" w14:textId="77777777" w:rsidR="006872AD" w:rsidRPr="00F02064" w:rsidRDefault="006872AD" w:rsidP="00650C94">
      <w:pPr>
        <w:pStyle w:val="affe"/>
        <w:rPr>
          <w:color w:val="000000" w:themeColor="text1"/>
        </w:rPr>
      </w:pPr>
      <w:r w:rsidRPr="00F02064">
        <w:rPr>
          <w:color w:val="000000" w:themeColor="text1"/>
        </w:rPr>
        <w:t>Сведения о комплексном использовании сырья, вторичных энергоресурсов, отходов производства – отсутствуют.</w:t>
      </w:r>
    </w:p>
    <w:p w14:paraId="62E2616A" w14:textId="77777777" w:rsidR="006872AD" w:rsidRPr="006872AD" w:rsidRDefault="006872AD" w:rsidP="00774250">
      <w:pPr>
        <w:shd w:val="clear" w:color="auto" w:fill="FFFFFF"/>
        <w:spacing w:line="360" w:lineRule="auto"/>
        <w:ind w:right="5" w:firstLine="567"/>
        <w:outlineLvl w:val="0"/>
        <w:rPr>
          <w:rFonts w:ascii="Franklin Gothic Book" w:hAnsi="Franklin Gothic Book"/>
          <w:spacing w:val="-1"/>
          <w:sz w:val="24"/>
          <w:szCs w:val="24"/>
        </w:rPr>
      </w:pPr>
      <w:bookmarkStart w:id="94" w:name="_Toc451767980"/>
      <w:bookmarkStart w:id="95" w:name="_Toc114750360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1.8 Сведения о земельных участках, изымаемых во временное (на период СМР) или постоянное пользование</w:t>
      </w:r>
      <w:bookmarkEnd w:id="94"/>
      <w:bookmarkEnd w:id="95"/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 </w:t>
      </w:r>
    </w:p>
    <w:p w14:paraId="21C00DF4" w14:textId="0028368B" w:rsidR="006872AD" w:rsidRPr="006872AD" w:rsidRDefault="006872AD" w:rsidP="00650C94">
      <w:pPr>
        <w:pStyle w:val="affe"/>
      </w:pPr>
      <w:r w:rsidRPr="006872AD">
        <w:t>Предоставление земельных участков для выполнения СМР</w:t>
      </w:r>
      <w:r w:rsidRPr="003F0667">
        <w:rPr>
          <w:color w:val="000000" w:themeColor="text1"/>
        </w:rPr>
        <w:t xml:space="preserve"> </w:t>
      </w:r>
      <w:r w:rsidR="0057223D">
        <w:rPr>
          <w:color w:val="000000" w:themeColor="text1"/>
        </w:rPr>
        <w:t>согласно раздела «Проект полосы отвода»</w:t>
      </w:r>
      <w:r w:rsidRPr="003F0667">
        <w:rPr>
          <w:color w:val="000000" w:themeColor="text1"/>
        </w:rPr>
        <w:t xml:space="preserve">. </w:t>
      </w:r>
    </w:p>
    <w:p w14:paraId="5FE41970" w14:textId="77777777" w:rsidR="006872AD" w:rsidRPr="006872AD" w:rsidRDefault="006872AD" w:rsidP="00774250">
      <w:pPr>
        <w:shd w:val="clear" w:color="auto" w:fill="FFFFFF"/>
        <w:spacing w:line="360" w:lineRule="auto"/>
        <w:ind w:right="5" w:firstLine="567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96" w:name="_Toc451767981"/>
      <w:bookmarkStart w:id="97" w:name="_Toc114750361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1.9 Сведения о категории земель, на которых располагается объект строительства</w:t>
      </w:r>
      <w:bookmarkEnd w:id="96"/>
      <w:bookmarkEnd w:id="97"/>
      <w:r w:rsidRPr="006872AD">
        <w:rPr>
          <w:rFonts w:ascii="Franklin Gothic Book" w:hAnsi="Franklin Gothic Book"/>
          <w:b/>
          <w:spacing w:val="-1"/>
          <w:sz w:val="24"/>
          <w:szCs w:val="24"/>
        </w:rPr>
        <w:t xml:space="preserve"> </w:t>
      </w:r>
    </w:p>
    <w:p w14:paraId="4CB0C8AF" w14:textId="215A76B4" w:rsidR="006872AD" w:rsidRPr="00B5001B" w:rsidRDefault="00B5001B" w:rsidP="00652F31">
      <w:pPr>
        <w:pStyle w:val="affe"/>
        <w:rPr>
          <w:color w:val="000000" w:themeColor="text1"/>
          <w:spacing w:val="0"/>
        </w:rPr>
      </w:pPr>
      <w:r w:rsidRPr="00B5001B">
        <w:rPr>
          <w:color w:val="000000" w:themeColor="text1"/>
        </w:rPr>
        <w:lastRenderedPageBreak/>
        <w:t>Смотри П. 1.8</w:t>
      </w:r>
    </w:p>
    <w:p w14:paraId="350FCA1A" w14:textId="77777777" w:rsidR="006872AD" w:rsidRPr="006872AD" w:rsidRDefault="006872AD" w:rsidP="00652F31">
      <w:pPr>
        <w:shd w:val="clear" w:color="auto" w:fill="FFFFFF"/>
        <w:spacing w:line="360" w:lineRule="auto"/>
        <w:ind w:right="5" w:firstLine="567"/>
        <w:jc w:val="both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98" w:name="_Toc451767982"/>
      <w:bookmarkStart w:id="99" w:name="_Toc114750362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1.10 Сведения о размере средств, требующих для возмещения убытков правообладателям земельных участков, в случае их изъятия во временное или постоянное пользование</w:t>
      </w:r>
      <w:bookmarkEnd w:id="98"/>
      <w:bookmarkEnd w:id="99"/>
      <w:r w:rsidRPr="006872AD">
        <w:rPr>
          <w:rFonts w:ascii="Franklin Gothic Book" w:hAnsi="Franklin Gothic Book"/>
          <w:b/>
          <w:spacing w:val="-1"/>
          <w:sz w:val="24"/>
          <w:szCs w:val="24"/>
        </w:rPr>
        <w:t xml:space="preserve"> </w:t>
      </w:r>
    </w:p>
    <w:p w14:paraId="39C909D5" w14:textId="46029F4A" w:rsidR="006872AD" w:rsidRDefault="006872AD" w:rsidP="00652F31">
      <w:pPr>
        <w:spacing w:line="360" w:lineRule="auto"/>
        <w:ind w:firstLine="567"/>
        <w:jc w:val="both"/>
        <w:rPr>
          <w:rFonts w:ascii="Franklin Gothic Book" w:hAnsi="Franklin Gothic Book"/>
          <w:color w:val="000000" w:themeColor="text1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 xml:space="preserve">Сведения о размере средств, требующих для возмещения убытков правообладателям земельных участков, в случае их изъятия во временное или постоянное пользование </w:t>
      </w:r>
      <w:r w:rsidR="00182422">
        <w:rPr>
          <w:rFonts w:ascii="Franklin Gothic Book" w:hAnsi="Franklin Gothic Book"/>
          <w:sz w:val="24"/>
          <w:szCs w:val="24"/>
        </w:rPr>
        <w:t>–</w:t>
      </w:r>
      <w:r w:rsidRPr="006872AD">
        <w:rPr>
          <w:rFonts w:ascii="Franklin Gothic Book" w:hAnsi="Franklin Gothic Book"/>
          <w:sz w:val="24"/>
          <w:szCs w:val="24"/>
        </w:rPr>
        <w:t xml:space="preserve"> </w:t>
      </w:r>
      <w:r w:rsidR="00182422">
        <w:rPr>
          <w:rFonts w:ascii="Franklin Gothic Book" w:hAnsi="Franklin Gothic Book"/>
          <w:color w:val="000000" w:themeColor="text1"/>
          <w:sz w:val="24"/>
          <w:szCs w:val="24"/>
        </w:rPr>
        <w:t>предусмотерны сводным сметным расчетом по данным Заказчика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>.</w:t>
      </w:r>
    </w:p>
    <w:p w14:paraId="708B07AB" w14:textId="77777777" w:rsidR="006872AD" w:rsidRPr="006872AD" w:rsidRDefault="006872AD" w:rsidP="00652F31">
      <w:pPr>
        <w:shd w:val="clear" w:color="auto" w:fill="FFFFFF"/>
        <w:spacing w:line="360" w:lineRule="auto"/>
        <w:ind w:right="5" w:firstLine="567"/>
        <w:jc w:val="both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100" w:name="_Toc451767983"/>
      <w:bookmarkStart w:id="101" w:name="_Toc114750363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1.11 Сведения об использовании в проекте изобретениях, результатов проведенных патентных исследований</w:t>
      </w:r>
      <w:bookmarkEnd w:id="100"/>
      <w:bookmarkEnd w:id="101"/>
    </w:p>
    <w:p w14:paraId="20B21C6A" w14:textId="77777777" w:rsidR="006872AD" w:rsidRPr="006872AD" w:rsidRDefault="006872AD" w:rsidP="00652F31">
      <w:pPr>
        <w:spacing w:line="360" w:lineRule="auto"/>
        <w:ind w:firstLine="567"/>
        <w:jc w:val="both"/>
        <w:rPr>
          <w:rFonts w:ascii="Franklin Gothic Book" w:hAnsi="Franklin Gothic Book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>Сведения об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 xml:space="preserve"> использовании в проекте изобретениях, результатов проведенных патентных исследований - отсутствуют.</w:t>
      </w:r>
    </w:p>
    <w:p w14:paraId="2C534ECF" w14:textId="1FB5F7E6" w:rsidR="00171B5D" w:rsidRPr="006872AD" w:rsidRDefault="006872AD" w:rsidP="00522AB0">
      <w:pPr>
        <w:shd w:val="clear" w:color="auto" w:fill="FFFFFF"/>
        <w:spacing w:line="360" w:lineRule="auto"/>
        <w:ind w:right="5" w:firstLine="567"/>
        <w:jc w:val="both"/>
        <w:outlineLvl w:val="0"/>
        <w:rPr>
          <w:rFonts w:ascii="Franklin Gothic Book" w:hAnsi="Franklin Gothic Book"/>
          <w:spacing w:val="-1"/>
          <w:sz w:val="24"/>
          <w:szCs w:val="24"/>
        </w:rPr>
      </w:pPr>
      <w:bookmarkStart w:id="102" w:name="_Toc451767984"/>
      <w:bookmarkStart w:id="103" w:name="_Toc114750364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1.12 Технико-экономические показатели проектируемых объектов капитального строительства</w:t>
      </w:r>
      <w:r w:rsidRPr="006872AD">
        <w:rPr>
          <w:rFonts w:ascii="Franklin Gothic Book" w:hAnsi="Franklin Gothic Book"/>
          <w:spacing w:val="-1"/>
          <w:sz w:val="24"/>
          <w:szCs w:val="24"/>
        </w:rPr>
        <w:t>.</w:t>
      </w:r>
      <w:bookmarkEnd w:id="102"/>
      <w:bookmarkEnd w:id="103"/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 </w:t>
      </w:r>
    </w:p>
    <w:p w14:paraId="44E587CD" w14:textId="77777777" w:rsidR="006872AD" w:rsidRPr="006872AD" w:rsidRDefault="006872AD" w:rsidP="00652F31">
      <w:pPr>
        <w:spacing w:line="360" w:lineRule="auto"/>
        <w:ind w:firstLine="567"/>
        <w:jc w:val="both"/>
        <w:rPr>
          <w:rFonts w:ascii="Franklin Gothic Book" w:hAnsi="Franklin Gothic Book"/>
          <w:b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 xml:space="preserve">Расчет технико-экономические показателей техническим 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 xml:space="preserve">заданием не предусмотрен. </w:t>
      </w:r>
    </w:p>
    <w:p w14:paraId="34979406" w14:textId="77777777" w:rsidR="006872AD" w:rsidRPr="006872AD" w:rsidRDefault="006872AD" w:rsidP="00652F31">
      <w:pPr>
        <w:shd w:val="clear" w:color="auto" w:fill="FFFFFF"/>
        <w:spacing w:line="360" w:lineRule="auto"/>
        <w:ind w:right="5" w:firstLine="567"/>
        <w:jc w:val="both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104" w:name="_Toc451767985"/>
      <w:bookmarkStart w:id="105" w:name="_Toc114750365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1.13 Сведения о наличии разработанных и согласованных специальных технических условий</w:t>
      </w:r>
      <w:bookmarkEnd w:id="104"/>
      <w:bookmarkEnd w:id="105"/>
      <w:r w:rsidRPr="006872AD">
        <w:rPr>
          <w:rFonts w:ascii="Franklin Gothic Book" w:hAnsi="Franklin Gothic Book"/>
          <w:b/>
          <w:spacing w:val="-1"/>
          <w:sz w:val="24"/>
          <w:szCs w:val="24"/>
        </w:rPr>
        <w:t xml:space="preserve"> </w:t>
      </w:r>
    </w:p>
    <w:p w14:paraId="361667C6" w14:textId="77777777" w:rsidR="006872AD" w:rsidRPr="006872AD" w:rsidRDefault="006872AD" w:rsidP="00774250">
      <w:pPr>
        <w:spacing w:line="360" w:lineRule="auto"/>
        <w:ind w:firstLine="567"/>
        <w:rPr>
          <w:rFonts w:ascii="Franklin Gothic Book" w:hAnsi="Franklin Gothic Book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>Сведения о наличии разработанных и согласованных специальных технических условий - отсутствуют.</w:t>
      </w:r>
    </w:p>
    <w:p w14:paraId="1497D63F" w14:textId="77777777" w:rsidR="006872AD" w:rsidRPr="006872AD" w:rsidRDefault="006872AD" w:rsidP="00774250">
      <w:pPr>
        <w:shd w:val="clear" w:color="auto" w:fill="FFFFFF"/>
        <w:spacing w:line="360" w:lineRule="auto"/>
        <w:ind w:right="5" w:firstLine="567"/>
        <w:outlineLvl w:val="0"/>
        <w:rPr>
          <w:rFonts w:ascii="Franklin Gothic Book" w:hAnsi="Franklin Gothic Book"/>
          <w:b/>
          <w:sz w:val="24"/>
          <w:szCs w:val="24"/>
        </w:rPr>
      </w:pPr>
      <w:bookmarkStart w:id="106" w:name="_Toc451767986"/>
      <w:bookmarkStart w:id="107" w:name="_Toc114750366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1.14</w:t>
      </w:r>
      <w:r w:rsidRPr="006872AD">
        <w:rPr>
          <w:rFonts w:ascii="Franklin Gothic Book" w:hAnsi="Franklin Gothic Book"/>
          <w:sz w:val="24"/>
          <w:szCs w:val="24"/>
        </w:rPr>
        <w:t xml:space="preserve"> </w:t>
      </w:r>
      <w:r w:rsidRPr="006872AD">
        <w:rPr>
          <w:rFonts w:ascii="Franklin Gothic Book" w:hAnsi="Franklin Gothic Book"/>
          <w:b/>
          <w:sz w:val="24"/>
          <w:szCs w:val="24"/>
        </w:rPr>
        <w:t>Данные о проектной мощности объекта капитального строительства, значимости объекта капитального строительства для поселений (муниципального образования)</w:t>
      </w:r>
      <w:bookmarkEnd w:id="106"/>
      <w:bookmarkEnd w:id="107"/>
    </w:p>
    <w:p w14:paraId="2C7E9B42" w14:textId="457CB805" w:rsidR="00F41B3F" w:rsidRPr="000755E6" w:rsidRDefault="006872AD" w:rsidP="000755E6">
      <w:pPr>
        <w:spacing w:line="360" w:lineRule="auto"/>
        <w:ind w:firstLine="567"/>
        <w:rPr>
          <w:rFonts w:ascii="Franklin Gothic Book" w:hAnsi="Franklin Gothic Book"/>
          <w:color w:val="0070C0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>Данные о проектной мощности объекта капитального строительства, значимости объекта капитального строительства для поселений (м</w:t>
      </w:r>
      <w:r w:rsidR="0074039E">
        <w:rPr>
          <w:rFonts w:ascii="Franklin Gothic Book" w:hAnsi="Franklin Gothic Book"/>
          <w:sz w:val="24"/>
          <w:szCs w:val="24"/>
        </w:rPr>
        <w:t>униципального образования</w:t>
      </w:r>
      <w:r w:rsidR="0074039E" w:rsidRPr="000755E6">
        <w:rPr>
          <w:rFonts w:ascii="Franklin Gothic Book" w:hAnsi="Franklin Gothic Book"/>
          <w:color w:val="000000" w:themeColor="text1"/>
          <w:sz w:val="24"/>
          <w:szCs w:val="24"/>
        </w:rPr>
        <w:t>)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 xml:space="preserve"> - отсутствуют.</w:t>
      </w:r>
    </w:p>
    <w:p w14:paraId="1016EFAC" w14:textId="77777777" w:rsidR="006872AD" w:rsidRPr="006872AD" w:rsidRDefault="006872AD" w:rsidP="00774250">
      <w:pPr>
        <w:shd w:val="clear" w:color="auto" w:fill="FFFFFF"/>
        <w:spacing w:line="360" w:lineRule="auto"/>
        <w:ind w:right="5" w:firstLine="567"/>
        <w:outlineLvl w:val="0"/>
        <w:rPr>
          <w:rFonts w:ascii="Franklin Gothic Book" w:hAnsi="Franklin Gothic Book"/>
          <w:b/>
          <w:spacing w:val="-1"/>
          <w:sz w:val="24"/>
          <w:szCs w:val="24"/>
        </w:rPr>
      </w:pPr>
      <w:bookmarkStart w:id="108" w:name="_Toc451767987"/>
      <w:bookmarkStart w:id="109" w:name="_Toc114750367"/>
      <w:r w:rsidRPr="006872AD">
        <w:rPr>
          <w:rFonts w:ascii="Franklin Gothic Book" w:hAnsi="Franklin Gothic Book"/>
          <w:b/>
          <w:spacing w:val="-1"/>
          <w:sz w:val="24"/>
          <w:szCs w:val="24"/>
        </w:rPr>
        <w:t>1.15 Сведения о компьютерных программах, которые использовались при выполнении расчетов конструктивных элементов зданий, строений и сооружений</w:t>
      </w:r>
      <w:bookmarkEnd w:id="108"/>
      <w:bookmarkEnd w:id="109"/>
      <w:r w:rsidRPr="006872AD">
        <w:rPr>
          <w:rFonts w:ascii="Franklin Gothic Book" w:hAnsi="Franklin Gothic Book"/>
          <w:b/>
          <w:spacing w:val="-1"/>
          <w:sz w:val="24"/>
          <w:szCs w:val="24"/>
        </w:rPr>
        <w:t xml:space="preserve"> </w:t>
      </w:r>
    </w:p>
    <w:p w14:paraId="5AF551E7" w14:textId="77777777" w:rsidR="006872AD" w:rsidRPr="000755E6" w:rsidRDefault="006872AD" w:rsidP="00774250">
      <w:pPr>
        <w:spacing w:line="360" w:lineRule="auto"/>
        <w:ind w:firstLine="567"/>
        <w:rPr>
          <w:rFonts w:ascii="Franklin Gothic Book" w:hAnsi="Franklin Gothic Book"/>
          <w:color w:val="000000" w:themeColor="text1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>Сведения о компьютерных программах, которые использовались при выполнении расчетов конструктивных элементов зданий, строений и сооружен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>ий - отсутствуют.</w:t>
      </w:r>
    </w:p>
    <w:p w14:paraId="10540282" w14:textId="77777777" w:rsidR="006872AD" w:rsidRPr="000755E6" w:rsidRDefault="006872AD" w:rsidP="00ED122F">
      <w:pPr>
        <w:pStyle w:val="affc"/>
        <w:jc w:val="left"/>
        <w:rPr>
          <w:color w:val="000000" w:themeColor="text1"/>
        </w:rPr>
      </w:pPr>
      <w:bookmarkStart w:id="110" w:name="_Toc451767988"/>
      <w:bookmarkStart w:id="111" w:name="_Toc114750368"/>
      <w:r w:rsidRPr="000755E6">
        <w:rPr>
          <w:color w:val="000000" w:themeColor="text1"/>
        </w:rPr>
        <w:t>1.16 Обоснование возможности осуществления строительства объекта капитального строительства по этапам строительства с выделением этих этапов.</w:t>
      </w:r>
      <w:bookmarkEnd w:id="110"/>
      <w:bookmarkEnd w:id="111"/>
    </w:p>
    <w:p w14:paraId="01F0E4CF" w14:textId="77777777" w:rsidR="006872AD" w:rsidRPr="000755E6" w:rsidRDefault="006872AD" w:rsidP="00774250">
      <w:pPr>
        <w:spacing w:line="360" w:lineRule="auto"/>
        <w:ind w:firstLine="567"/>
        <w:rPr>
          <w:rFonts w:ascii="Franklin Gothic Book" w:hAnsi="Franklin Gothic Book"/>
          <w:color w:val="000000" w:themeColor="text1"/>
          <w:sz w:val="24"/>
          <w:szCs w:val="24"/>
        </w:rPr>
      </w:pP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>Отсутствует необходимость.</w:t>
      </w:r>
    </w:p>
    <w:p w14:paraId="118699CA" w14:textId="77777777" w:rsidR="006872AD" w:rsidRPr="006872AD" w:rsidRDefault="006872AD" w:rsidP="00ED122F">
      <w:pPr>
        <w:pStyle w:val="affc"/>
        <w:jc w:val="left"/>
      </w:pPr>
      <w:bookmarkStart w:id="112" w:name="_Toc451767989"/>
      <w:bookmarkStart w:id="113" w:name="_Toc114750369"/>
      <w:r w:rsidRPr="006872AD">
        <w:lastRenderedPageBreak/>
        <w:t>1.17. Сведения о предполагаемых затратах, связанных со сносом зданий и сооружений, переселением людей, переносом сетей инженерно-технического обеспечения</w:t>
      </w:r>
      <w:bookmarkEnd w:id="112"/>
      <w:bookmarkEnd w:id="113"/>
      <w:r w:rsidRPr="006872AD">
        <w:t xml:space="preserve"> </w:t>
      </w:r>
    </w:p>
    <w:p w14:paraId="73C6A3E3" w14:textId="2F62E9AB" w:rsidR="006872AD" w:rsidRDefault="006872AD" w:rsidP="00774250">
      <w:pPr>
        <w:spacing w:line="360" w:lineRule="auto"/>
        <w:ind w:firstLine="567"/>
        <w:rPr>
          <w:rFonts w:ascii="Franklin Gothic Book" w:hAnsi="Franklin Gothic Book"/>
          <w:color w:val="000000" w:themeColor="text1"/>
          <w:sz w:val="24"/>
          <w:szCs w:val="24"/>
        </w:rPr>
      </w:pPr>
      <w:r w:rsidRPr="006872AD">
        <w:rPr>
          <w:rFonts w:ascii="Franklin Gothic Book" w:hAnsi="Franklin Gothic Book"/>
          <w:sz w:val="24"/>
          <w:szCs w:val="24"/>
        </w:rPr>
        <w:t xml:space="preserve">Сведения о предполагаемых затратах, связанных со сносом зданий и сооружений, переселением людей, переносом сетей инженерно-технического </w:t>
      </w:r>
      <w:r w:rsidRPr="000755E6">
        <w:rPr>
          <w:rFonts w:ascii="Franklin Gothic Book" w:hAnsi="Franklin Gothic Book"/>
          <w:color w:val="000000" w:themeColor="text1"/>
          <w:sz w:val="24"/>
          <w:szCs w:val="24"/>
        </w:rPr>
        <w:t>обеспечения - отсутствуют.</w:t>
      </w:r>
    </w:p>
    <w:p w14:paraId="268A3394" w14:textId="0B466495" w:rsidR="006872AD" w:rsidRPr="00ED122F" w:rsidRDefault="006872AD" w:rsidP="00ED122F">
      <w:pPr>
        <w:pStyle w:val="affc"/>
        <w:jc w:val="left"/>
      </w:pPr>
      <w:bookmarkStart w:id="114" w:name="_Toc451767990"/>
      <w:bookmarkStart w:id="115" w:name="_Toc114750370"/>
      <w:r w:rsidRPr="00ED122F">
        <w:t>1.18.  Заверение проектной организации и назначение комплекта документации</w:t>
      </w:r>
      <w:bookmarkEnd w:id="114"/>
      <w:bookmarkEnd w:id="115"/>
    </w:p>
    <w:p w14:paraId="1EE96ED6" w14:textId="32397307" w:rsidR="006872AD" w:rsidRPr="006872AD" w:rsidRDefault="006872AD" w:rsidP="00596D28">
      <w:pPr>
        <w:spacing w:line="360" w:lineRule="auto"/>
        <w:ind w:firstLine="567"/>
        <w:jc w:val="both"/>
        <w:rPr>
          <w:rFonts w:ascii="Franklin Gothic Book" w:hAnsi="Franklin Gothic Book"/>
          <w:spacing w:val="-1"/>
          <w:sz w:val="24"/>
          <w:szCs w:val="24"/>
        </w:rPr>
      </w:pPr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Настоящий комплект документации разработан с целью обеспечения поставки оборудования, монтажа, пуско-наладки и ввода в эксплуатацию </w:t>
      </w:r>
      <w:r w:rsidR="005005F6">
        <w:rPr>
          <w:rFonts w:ascii="Franklin Gothic Book" w:hAnsi="Franklin Gothic Book"/>
          <w:spacing w:val="-1"/>
          <w:sz w:val="24"/>
          <w:szCs w:val="24"/>
        </w:rPr>
        <w:t>ВОЛС</w:t>
      </w:r>
      <w:r w:rsidR="000755E6">
        <w:rPr>
          <w:rFonts w:ascii="Franklin Gothic Book" w:hAnsi="Franklin Gothic Book"/>
          <w:color w:val="0070C0"/>
          <w:spacing w:val="-1"/>
          <w:sz w:val="24"/>
          <w:szCs w:val="24"/>
        </w:rPr>
        <w:t>.</w:t>
      </w:r>
    </w:p>
    <w:p w14:paraId="518391EE" w14:textId="770FC743" w:rsidR="00DB747D" w:rsidRDefault="006872AD" w:rsidP="00685093">
      <w:pPr>
        <w:spacing w:line="360" w:lineRule="auto"/>
        <w:ind w:firstLine="567"/>
        <w:jc w:val="both"/>
        <w:rPr>
          <w:rFonts w:ascii="Franklin Gothic Book" w:hAnsi="Franklin Gothic Book"/>
          <w:spacing w:val="-1"/>
          <w:sz w:val="24"/>
          <w:szCs w:val="24"/>
        </w:rPr>
      </w:pPr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Комплект документации </w:t>
      </w:r>
      <w:r w:rsidR="008952FD">
        <w:rPr>
          <w:rFonts w:ascii="Franklin Gothic Book" w:hAnsi="Franklin Gothic Book"/>
          <w:spacing w:val="-1"/>
          <w:sz w:val="24"/>
          <w:szCs w:val="24"/>
        </w:rPr>
        <w:t xml:space="preserve"> </w:t>
      </w:r>
      <w:r w:rsidRPr="006872AD">
        <w:rPr>
          <w:rFonts w:ascii="Franklin Gothic Book" w:hAnsi="Franklin Gothic Book"/>
          <w:spacing w:val="-1"/>
          <w:sz w:val="24"/>
          <w:szCs w:val="24"/>
        </w:rPr>
        <w:t>разработан в соответствии с заданием на проектирование, техническими регламент</w:t>
      </w:r>
      <w:r w:rsidR="001647D0">
        <w:rPr>
          <w:rFonts w:ascii="Franklin Gothic Book" w:hAnsi="Franklin Gothic Book"/>
          <w:spacing w:val="-1"/>
          <w:sz w:val="24"/>
          <w:szCs w:val="24"/>
        </w:rPr>
        <w:t>ами и нормативными документами П</w:t>
      </w:r>
      <w:r w:rsidRPr="006872AD">
        <w:rPr>
          <w:rFonts w:ascii="Franklin Gothic Book" w:hAnsi="Franklin Gothic Book"/>
          <w:spacing w:val="-1"/>
          <w:sz w:val="24"/>
          <w:szCs w:val="24"/>
        </w:rPr>
        <w:t>АО</w:t>
      </w:r>
      <w:r w:rsidR="001647D0">
        <w:rPr>
          <w:rFonts w:ascii="Franklin Gothic Book" w:hAnsi="Franklin Gothic Book"/>
          <w:spacing w:val="-1"/>
          <w:sz w:val="24"/>
          <w:szCs w:val="24"/>
        </w:rPr>
        <w:t xml:space="preserve"> </w:t>
      </w:r>
      <w:r w:rsidRPr="006872AD">
        <w:rPr>
          <w:rFonts w:ascii="Franklin Gothic Book" w:hAnsi="Franklin Gothic Book"/>
          <w:spacing w:val="-1"/>
          <w:sz w:val="24"/>
          <w:szCs w:val="24"/>
        </w:rPr>
        <w:t>«Транснефть», в том числе устанавливающими требования по обеспечению безопасной эксплуатации зданий, строений, сооружений и безопасной эксплуатирующих к ним территорий, и с</w:t>
      </w:r>
      <w:r w:rsidR="00685093">
        <w:rPr>
          <w:rFonts w:ascii="Franklin Gothic Book" w:hAnsi="Franklin Gothic Book"/>
          <w:spacing w:val="-1"/>
          <w:sz w:val="24"/>
          <w:szCs w:val="24"/>
        </w:rPr>
        <w:t>облюдением технических условий.</w:t>
      </w:r>
    </w:p>
    <w:p w14:paraId="4A938F3E" w14:textId="33CCEEE4" w:rsidR="00CD3268" w:rsidRDefault="006872AD" w:rsidP="00685093">
      <w:pPr>
        <w:spacing w:line="360" w:lineRule="auto"/>
        <w:ind w:firstLine="567"/>
        <w:rPr>
          <w:rFonts w:ascii="Franklin Gothic Book" w:hAnsi="Franklin Gothic Book"/>
          <w:spacing w:val="-1"/>
          <w:sz w:val="24"/>
          <w:szCs w:val="24"/>
        </w:rPr>
      </w:pPr>
      <w:r w:rsidRPr="006872AD">
        <w:rPr>
          <w:rFonts w:ascii="Franklin Gothic Book" w:hAnsi="Franklin Gothic Book"/>
          <w:spacing w:val="-1"/>
          <w:sz w:val="24"/>
          <w:szCs w:val="24"/>
        </w:rPr>
        <w:t xml:space="preserve">ГИП          </w:t>
      </w:r>
      <w:r w:rsidR="00E66D0E">
        <w:rPr>
          <w:rFonts w:ascii="Franklin Gothic Book" w:hAnsi="Franklin Gothic Book"/>
          <w:spacing w:val="-1"/>
          <w:sz w:val="24"/>
          <w:szCs w:val="24"/>
        </w:rPr>
        <w:t xml:space="preserve">                              </w:t>
      </w:r>
      <w:r w:rsidRPr="00B23CC0">
        <w:rPr>
          <w:rFonts w:ascii="Franklin Gothic Book" w:hAnsi="Franklin Gothic Book"/>
          <w:spacing w:val="-1"/>
          <w:sz w:val="24"/>
          <w:szCs w:val="24"/>
        </w:rPr>
        <w:t xml:space="preserve">        </w:t>
      </w:r>
      <w:r w:rsidR="00ED4A87" w:rsidRPr="00B23CC0">
        <w:rPr>
          <w:rFonts w:ascii="Franklin Gothic Book" w:hAnsi="Franklin Gothic Book"/>
          <w:spacing w:val="-1"/>
          <w:sz w:val="24"/>
          <w:szCs w:val="24"/>
        </w:rPr>
        <w:t xml:space="preserve">                                                     </w:t>
      </w:r>
      <w:r w:rsidRPr="00B23CC0">
        <w:rPr>
          <w:rFonts w:ascii="Franklin Gothic Book" w:hAnsi="Franklin Gothic Book"/>
          <w:spacing w:val="-1"/>
          <w:sz w:val="24"/>
          <w:szCs w:val="24"/>
        </w:rPr>
        <w:t xml:space="preserve"> </w:t>
      </w:r>
      <w:r w:rsidR="00904E7F">
        <w:rPr>
          <w:rFonts w:ascii="Franklin Gothic Book" w:hAnsi="Franklin Gothic Book"/>
          <w:spacing w:val="-1"/>
          <w:sz w:val="24"/>
          <w:szCs w:val="24"/>
        </w:rPr>
        <w:fldChar w:fldCharType="begin"/>
      </w:r>
      <w:r w:rsidR="00904E7F">
        <w:rPr>
          <w:rFonts w:ascii="Franklin Gothic Book" w:hAnsi="Franklin Gothic Book"/>
          <w:spacing w:val="-1"/>
          <w:sz w:val="24"/>
          <w:szCs w:val="24"/>
        </w:rPr>
        <w:instrText xml:space="preserve"> DOCPROPERTY LSATTR_ГИП.100000000400001 \* MERGEFORMAT </w:instrText>
      </w:r>
      <w:r w:rsidR="00904E7F">
        <w:rPr>
          <w:rFonts w:ascii="Franklin Gothic Book" w:hAnsi="Franklin Gothic Book"/>
          <w:spacing w:val="-1"/>
          <w:sz w:val="24"/>
          <w:szCs w:val="24"/>
        </w:rPr>
        <w:fldChar w:fldCharType="separate"/>
      </w:r>
      <w:r w:rsidR="00BA0C07">
        <w:rPr>
          <w:rFonts w:ascii="Franklin Gothic Book" w:hAnsi="Franklin Gothic Book"/>
          <w:spacing w:val="-1"/>
          <w:sz w:val="24"/>
          <w:szCs w:val="24"/>
        </w:rPr>
        <w:t>А.Н. Романов</w:t>
      </w:r>
      <w:r w:rsidR="00904E7F">
        <w:rPr>
          <w:rFonts w:ascii="Franklin Gothic Book" w:hAnsi="Franklin Gothic Book"/>
          <w:spacing w:val="-1"/>
          <w:sz w:val="24"/>
          <w:szCs w:val="24"/>
        </w:rPr>
        <w:fldChar w:fldCharType="end"/>
      </w:r>
    </w:p>
    <w:p w14:paraId="19EB0A2D" w14:textId="17F6D70B" w:rsidR="00FC2F98" w:rsidRDefault="00FC2F98" w:rsidP="001F2D56">
      <w:pPr>
        <w:pStyle w:val="affc"/>
      </w:pPr>
      <w:bookmarkStart w:id="116" w:name="_Toc451767991"/>
    </w:p>
    <w:p w14:paraId="68F23337" w14:textId="0CF9D3F7" w:rsidR="001F2D56" w:rsidRPr="00DA304A" w:rsidRDefault="001F2D56" w:rsidP="001F2D56">
      <w:pPr>
        <w:pStyle w:val="affc"/>
      </w:pPr>
      <w:bookmarkStart w:id="117" w:name="_Toc114750371"/>
      <w:r w:rsidRPr="00DA304A">
        <w:t>2. Перечень принятых сокращений</w:t>
      </w:r>
      <w:bookmarkEnd w:id="116"/>
      <w:bookmarkEnd w:id="117"/>
    </w:p>
    <w:p w14:paraId="0A829F7C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ВОК</w:t>
      </w:r>
      <w:r w:rsidRPr="00B5001B">
        <w:rPr>
          <w:b/>
          <w:spacing w:val="-1"/>
        </w:rPr>
        <w:tab/>
        <w:t>волоконно-оптический кабель</w:t>
      </w:r>
    </w:p>
    <w:p w14:paraId="502D1137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ВОЛП</w:t>
      </w:r>
      <w:r w:rsidRPr="00B5001B">
        <w:rPr>
          <w:b/>
          <w:spacing w:val="-1"/>
        </w:rPr>
        <w:tab/>
        <w:t>волоконно-оптическая линия передачи</w:t>
      </w:r>
    </w:p>
    <w:p w14:paraId="6BFA5B85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ВЛ</w:t>
      </w:r>
      <w:r w:rsidRPr="00B5001B">
        <w:rPr>
          <w:b/>
          <w:spacing w:val="-1"/>
        </w:rPr>
        <w:tab/>
        <w:t>воздушная линия</w:t>
      </w:r>
    </w:p>
    <w:p w14:paraId="7E95F6C6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КП</w:t>
      </w:r>
      <w:r w:rsidRPr="00B5001B">
        <w:rPr>
          <w:b/>
          <w:spacing w:val="-1"/>
        </w:rPr>
        <w:tab/>
        <w:t>контрольный пункт</w:t>
      </w:r>
    </w:p>
    <w:p w14:paraId="5A28F4B4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КЛС</w:t>
      </w:r>
      <w:r w:rsidRPr="00B5001B">
        <w:rPr>
          <w:b/>
          <w:spacing w:val="-1"/>
        </w:rPr>
        <w:tab/>
        <w:t xml:space="preserve"> кабельная линия связи</w:t>
      </w:r>
    </w:p>
    <w:p w14:paraId="70407115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ЛКС</w:t>
      </w:r>
      <w:r w:rsidRPr="00B5001B">
        <w:rPr>
          <w:b/>
          <w:spacing w:val="-1"/>
        </w:rPr>
        <w:tab/>
        <w:t>линейно-кабельные сооружения</w:t>
      </w:r>
    </w:p>
    <w:p w14:paraId="733F2EB5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МН</w:t>
      </w:r>
      <w:r w:rsidRPr="00B5001B">
        <w:rPr>
          <w:b/>
          <w:spacing w:val="-1"/>
        </w:rPr>
        <w:tab/>
        <w:t>магистральный нефтепровод</w:t>
      </w:r>
    </w:p>
    <w:p w14:paraId="59EFCE2A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ННБ</w:t>
      </w:r>
      <w:r w:rsidRPr="00B5001B">
        <w:rPr>
          <w:b/>
          <w:spacing w:val="-1"/>
        </w:rPr>
        <w:tab/>
        <w:t>наклонно-направленное бурение</w:t>
      </w:r>
    </w:p>
    <w:p w14:paraId="5FC4F733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НПС</w:t>
      </w:r>
      <w:r w:rsidRPr="00B5001B">
        <w:rPr>
          <w:b/>
          <w:spacing w:val="-1"/>
        </w:rPr>
        <w:tab/>
        <w:t>нефтеперекачивающая станция</w:t>
      </w:r>
    </w:p>
    <w:p w14:paraId="224C467B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ПКУ</w:t>
      </w:r>
      <w:r w:rsidRPr="00B5001B">
        <w:rPr>
          <w:b/>
          <w:spacing w:val="-1"/>
        </w:rPr>
        <w:tab/>
        <w:t>пункт контроля и управления</w:t>
      </w:r>
    </w:p>
    <w:p w14:paraId="6338A630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ПЭ</w:t>
      </w:r>
      <w:r w:rsidRPr="00B5001B">
        <w:rPr>
          <w:b/>
          <w:spacing w:val="-1"/>
        </w:rPr>
        <w:tab/>
        <w:t>полиэтиленовая труба</w:t>
      </w:r>
    </w:p>
    <w:p w14:paraId="0F4C608C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ТУ</w:t>
      </w:r>
      <w:r w:rsidRPr="00B5001B">
        <w:rPr>
          <w:b/>
          <w:spacing w:val="-1"/>
        </w:rPr>
        <w:tab/>
        <w:t>технические условия</w:t>
      </w:r>
    </w:p>
    <w:p w14:paraId="00209DED" w14:textId="77777777" w:rsidR="00B5001B" w:rsidRPr="00B5001B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ТЗ</w:t>
      </w:r>
      <w:r w:rsidRPr="00B5001B">
        <w:rPr>
          <w:b/>
          <w:spacing w:val="-1"/>
        </w:rPr>
        <w:tab/>
        <w:t>техническое задание</w:t>
      </w:r>
    </w:p>
    <w:p w14:paraId="46554F04" w14:textId="7E573003" w:rsidR="00DA304A" w:rsidRDefault="00B5001B" w:rsidP="00B5001B">
      <w:pPr>
        <w:ind w:left="567" w:right="22"/>
        <w:rPr>
          <w:b/>
          <w:spacing w:val="-1"/>
        </w:rPr>
      </w:pPr>
      <w:r w:rsidRPr="00B5001B">
        <w:rPr>
          <w:b/>
          <w:spacing w:val="-1"/>
        </w:rPr>
        <w:t>УС</w:t>
      </w:r>
      <w:r w:rsidRPr="00B5001B">
        <w:rPr>
          <w:b/>
          <w:spacing w:val="-1"/>
        </w:rPr>
        <w:tab/>
        <w:t>узел связи</w:t>
      </w:r>
    </w:p>
    <w:p w14:paraId="68E707F2" w14:textId="3A517E27" w:rsidR="00DA304A" w:rsidRDefault="00DA304A" w:rsidP="006872AD">
      <w:pPr>
        <w:ind w:left="567" w:right="22"/>
        <w:rPr>
          <w:b/>
          <w:spacing w:val="-1"/>
        </w:rPr>
      </w:pPr>
    </w:p>
    <w:p w14:paraId="6361631A" w14:textId="5C6972DD" w:rsidR="0057431D" w:rsidRDefault="0057431D" w:rsidP="006872AD">
      <w:pPr>
        <w:ind w:left="567" w:right="22"/>
        <w:rPr>
          <w:b/>
          <w:spacing w:val="-1"/>
        </w:rPr>
      </w:pPr>
    </w:p>
    <w:p w14:paraId="54686EC9" w14:textId="025D3C03" w:rsidR="0057431D" w:rsidRDefault="0057431D" w:rsidP="006872AD">
      <w:pPr>
        <w:ind w:left="567" w:right="22"/>
        <w:rPr>
          <w:b/>
          <w:spacing w:val="-1"/>
        </w:rPr>
      </w:pPr>
    </w:p>
    <w:p w14:paraId="4DD3E7B3" w14:textId="69EEDD31" w:rsidR="0057431D" w:rsidRDefault="0057431D" w:rsidP="006872AD">
      <w:pPr>
        <w:ind w:left="567" w:right="22"/>
        <w:rPr>
          <w:b/>
          <w:spacing w:val="-1"/>
        </w:rPr>
      </w:pPr>
    </w:p>
    <w:p w14:paraId="0BA89E76" w14:textId="40A8808A" w:rsidR="0057431D" w:rsidRDefault="0057431D" w:rsidP="006872AD">
      <w:pPr>
        <w:ind w:left="567" w:right="22"/>
        <w:rPr>
          <w:b/>
          <w:spacing w:val="-1"/>
        </w:rPr>
      </w:pPr>
    </w:p>
    <w:p w14:paraId="1B57F5EB" w14:textId="57DC9D1F" w:rsidR="0057431D" w:rsidRDefault="0057431D" w:rsidP="006872AD">
      <w:pPr>
        <w:ind w:left="567" w:right="22"/>
        <w:rPr>
          <w:b/>
          <w:spacing w:val="-1"/>
        </w:rPr>
      </w:pPr>
    </w:p>
    <w:p w14:paraId="45849F67" w14:textId="041E1E5C" w:rsidR="0057431D" w:rsidRDefault="0057431D" w:rsidP="006872AD">
      <w:pPr>
        <w:ind w:left="567" w:right="22"/>
        <w:rPr>
          <w:b/>
          <w:spacing w:val="-1"/>
        </w:rPr>
      </w:pPr>
    </w:p>
    <w:p w14:paraId="127F6C57" w14:textId="3489A7F1" w:rsidR="0057431D" w:rsidRDefault="0057431D" w:rsidP="006872AD">
      <w:pPr>
        <w:ind w:left="567" w:right="22"/>
        <w:rPr>
          <w:b/>
          <w:spacing w:val="-1"/>
        </w:rPr>
      </w:pPr>
    </w:p>
    <w:p w14:paraId="77563718" w14:textId="77777777" w:rsidR="000D44A8" w:rsidRPr="00354AA2" w:rsidRDefault="000D44A8" w:rsidP="000D44A8">
      <w:pPr>
        <w:pStyle w:val="affc"/>
      </w:pPr>
      <w:bookmarkStart w:id="118" w:name="_Toc451767992"/>
      <w:bookmarkStart w:id="119" w:name="_Toc114750372"/>
      <w:r w:rsidRPr="00354AA2">
        <w:rPr>
          <w:bCs/>
        </w:rPr>
        <w:t xml:space="preserve">Приложение А. </w:t>
      </w:r>
      <w:r w:rsidRPr="00354AA2">
        <w:t>Перечень нормативных документов</w:t>
      </w:r>
      <w:bookmarkEnd w:id="118"/>
      <w:bookmarkEnd w:id="119"/>
    </w:p>
    <w:p w14:paraId="6D2690C6" w14:textId="01F08A44" w:rsidR="00C84834" w:rsidRPr="00C84834" w:rsidRDefault="0090209B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90209B">
        <w:rPr>
          <w:rFonts w:ascii="Times New Roman" w:hAnsi="Times New Roman" w:cs="Arial"/>
          <w:sz w:val="24"/>
          <w:szCs w:val="24"/>
          <w:lang w:eastAsia="ru-RU"/>
        </w:rPr>
        <w:t>1.</w:t>
      </w:r>
      <w:r w:rsidRPr="0090209B">
        <w:rPr>
          <w:rFonts w:ascii="Times New Roman" w:hAnsi="Times New Roman" w:cs="Arial"/>
          <w:sz w:val="24"/>
          <w:szCs w:val="24"/>
          <w:lang w:eastAsia="ru-RU"/>
        </w:rPr>
        <w:tab/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Федеральный закон от 07.07.2003г. № 126-ФЗ «О связи»;</w:t>
      </w:r>
    </w:p>
    <w:p w14:paraId="7B8CF011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Федеральный закон от 21.07.1997 № 116-ФЗ «О промышленной безопасности опасных производственных объектов»;</w:t>
      </w:r>
    </w:p>
    <w:p w14:paraId="68E2AAFE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3.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Федеральный закон от 27.07.2006 г. № 149-ФЗ «Об информации, информационных технологиях и защите информации»;</w:t>
      </w:r>
    </w:p>
    <w:p w14:paraId="5AC6C4FD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4.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Федеральный закон от 21.12.1994 № 69-ФЗ «О пожарной безопасности»;</w:t>
      </w:r>
    </w:p>
    <w:p w14:paraId="167FFB46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5.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Трудовой кодекс Российской Федерации от 30.12.2001 №197-ФЗ (с изменениями).</w:t>
      </w:r>
    </w:p>
    <w:p w14:paraId="46D76C58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6.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Федеральный закон от 10 января 2002 г. № 7-ФЗ «Об охране окружающей среды»;</w:t>
      </w:r>
    </w:p>
    <w:p w14:paraId="5164437C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7.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Федеральный закон от 21 июля 2011 г. № 256-ФЗ «О безопасности объектов топливно-энергетического комплекса»;</w:t>
      </w:r>
    </w:p>
    <w:p w14:paraId="0E7DCBE2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8.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Градостроительный кодекс Российской Федерации от 29 декабря 2004 г. № 190-ФЗ</w:t>
      </w:r>
    </w:p>
    <w:p w14:paraId="0B035CCB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9.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Постановления Правительства РФ от 16 февраля 2008 г. №87. «О составе разделов проектной документации и требованиях к их содержанию»;</w:t>
      </w:r>
    </w:p>
    <w:p w14:paraId="1B0B9A5C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10.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Постановление Правительства РФ от 9 июня 1995 г. № 578 «Об утверждении Правил охраны линий и сооружений связи Российской Федерации»</w:t>
      </w:r>
    </w:p>
    <w:p w14:paraId="272D8142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11.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ПУЭ  - Правила устройства электроустановок (ПУЭ). Издание 7 06.10.1999 Минэнерго России;</w:t>
      </w:r>
    </w:p>
    <w:p w14:paraId="17C47F8B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12.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ГОСТ Р 21.1111-2015 "Система проектной документации для строительства. Основные требования к проектной и рабочей документации";</w:t>
      </w:r>
    </w:p>
    <w:p w14:paraId="685DC4AC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13.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ГОСТ Р 12.3.047-2012 Система стандартов безопасности труда. Пожарная безопасность технологических процессов. Общие требования. Методы контроля;</w:t>
      </w:r>
    </w:p>
    <w:p w14:paraId="704ED7C4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14.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ГОСТ 34.003-90 «Информационная технология. Комплекс стандартов на автоматизированные системы. Автоматизированные системы. Термины и определения».</w:t>
      </w:r>
    </w:p>
    <w:p w14:paraId="1BB87FE1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lastRenderedPageBreak/>
        <w:t>15.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 xml:space="preserve">ГОСТ 32144-2013 Электрическая энергия. Совместимость технических средств электромагнитная. Нормы качества электрической энергии в системах электроснабжения общего назначения; </w:t>
      </w:r>
    </w:p>
    <w:p w14:paraId="100E9004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16.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ГОСТ 23279-2012 Сетки арматурные сварные для железобетонных конструкций и изделий. Общие технические условия;</w:t>
      </w:r>
    </w:p>
    <w:p w14:paraId="19B7A28D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17.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ГОСТ 14098-2014 Соединения сварные арматуры и закладных изделий железобетонных конструкций. Типы, конструкции и размеры</w:t>
      </w:r>
    </w:p>
    <w:p w14:paraId="34E3BE6F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18.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 xml:space="preserve">ГОСТ 25100-2020 Грунты. Классификация; </w:t>
      </w:r>
    </w:p>
    <w:p w14:paraId="200D7F8B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19.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СНиП II-7-81* Строительство в сейсмических районах;</w:t>
      </w:r>
    </w:p>
    <w:p w14:paraId="40E2BB75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20.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СП 131.13330.2018 СНиП 23-01-99* Строительная климатология;</w:t>
      </w:r>
    </w:p>
    <w:p w14:paraId="553E47AD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21.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СП 30.13330.2016 Внутренний водопровод и канализация зданий) Внутренний водопровод и канализация зданий;</w:t>
      </w:r>
    </w:p>
    <w:p w14:paraId="51509F53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22.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 xml:space="preserve">СП 28.13330.2017  Защита строительных конструкций от коррозии; </w:t>
      </w:r>
    </w:p>
    <w:p w14:paraId="1CFD0713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23.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СП 76.13330.2016 Электротехнические устройства;</w:t>
      </w:r>
    </w:p>
    <w:p w14:paraId="3205282A" w14:textId="77777777" w:rsidR="00C84834" w:rsidRPr="00C84834" w:rsidRDefault="00C84834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 w:rsidRPr="00C84834">
        <w:rPr>
          <w:rFonts w:ascii="Times New Roman" w:hAnsi="Times New Roman" w:cs="Arial"/>
          <w:sz w:val="24"/>
          <w:szCs w:val="24"/>
          <w:lang w:eastAsia="ru-RU"/>
        </w:rPr>
        <w:t>24.</w:t>
      </w:r>
      <w:r w:rsidRPr="00C84834">
        <w:rPr>
          <w:rFonts w:ascii="Times New Roman" w:hAnsi="Times New Roman" w:cs="Arial"/>
          <w:sz w:val="24"/>
          <w:szCs w:val="24"/>
          <w:lang w:eastAsia="ru-RU"/>
        </w:rPr>
        <w:tab/>
        <w:t>РД 45.120-2000 «Нормы технологического проектирования. Городские и сельские телефонные сети»;</w:t>
      </w:r>
    </w:p>
    <w:p w14:paraId="38742188" w14:textId="743C047C" w:rsidR="00C84834" w:rsidRPr="00C84834" w:rsidRDefault="00C0194E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>
        <w:rPr>
          <w:rFonts w:ascii="Times New Roman" w:hAnsi="Times New Roman" w:cs="Arial"/>
          <w:sz w:val="24"/>
          <w:szCs w:val="24"/>
          <w:lang w:eastAsia="ru-RU"/>
        </w:rPr>
        <w:t>25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.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ab/>
        <w:t>ОР-35.240.00-КТН-110-17 «Политика информационной безопасности ОАО «АК «Транснефть»;</w:t>
      </w:r>
    </w:p>
    <w:p w14:paraId="5A37255D" w14:textId="5B713E61" w:rsidR="00C84834" w:rsidRPr="00C84834" w:rsidRDefault="00C0194E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>
        <w:rPr>
          <w:rFonts w:ascii="Times New Roman" w:hAnsi="Times New Roman" w:cs="Arial"/>
          <w:sz w:val="24"/>
          <w:szCs w:val="24"/>
          <w:lang w:eastAsia="ru-RU"/>
        </w:rPr>
        <w:t>26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.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ab/>
        <w:t>РД -33.040.00-КТН-047-15 Магистральный трубопроводный транспорт нефти и нефтепродуктов. Сети связи. Нормы проектирования;</w:t>
      </w:r>
    </w:p>
    <w:p w14:paraId="10A13B27" w14:textId="022767FB" w:rsidR="00C84834" w:rsidRPr="00C84834" w:rsidRDefault="00C0194E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>
        <w:rPr>
          <w:rFonts w:ascii="Times New Roman" w:hAnsi="Times New Roman" w:cs="Arial"/>
          <w:sz w:val="24"/>
          <w:szCs w:val="24"/>
          <w:lang w:eastAsia="ru-RU"/>
        </w:rPr>
        <w:t>27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.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ab/>
        <w:t>ОР-91.010.30-КТН-156-15 Магистральный трубопроводный транспорт нефти и нефтепродуктов. Порядок приемки в эксплуатацию законченных строительством объектов магистральных трубопроводов. Формирование приемо-сдаточной документации.</w:t>
      </w:r>
    </w:p>
    <w:p w14:paraId="1466FCE5" w14:textId="314DD823" w:rsidR="00C84834" w:rsidRPr="00C84834" w:rsidRDefault="00C0194E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>
        <w:rPr>
          <w:rFonts w:ascii="Times New Roman" w:hAnsi="Times New Roman" w:cs="Arial"/>
          <w:sz w:val="24"/>
          <w:szCs w:val="24"/>
          <w:lang w:eastAsia="ru-RU"/>
        </w:rPr>
        <w:t>28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.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ab/>
        <w:t>Руководство по защите оптических кабелей от ударов молнии. ЦНИИС 01.01.1996;</w:t>
      </w:r>
    </w:p>
    <w:p w14:paraId="4E0099BC" w14:textId="7364E1AC" w:rsidR="00C84834" w:rsidRPr="00C84834" w:rsidRDefault="00C0194E" w:rsidP="00C84834">
      <w:pPr>
        <w:spacing w:line="360" w:lineRule="auto"/>
        <w:ind w:firstLine="567"/>
        <w:rPr>
          <w:rFonts w:ascii="Times New Roman" w:hAnsi="Times New Roman" w:cs="Arial"/>
          <w:sz w:val="24"/>
          <w:szCs w:val="24"/>
          <w:lang w:eastAsia="ru-RU"/>
        </w:rPr>
      </w:pPr>
      <w:r>
        <w:rPr>
          <w:rFonts w:ascii="Times New Roman" w:hAnsi="Times New Roman" w:cs="Arial"/>
          <w:sz w:val="24"/>
          <w:szCs w:val="24"/>
          <w:lang w:eastAsia="ru-RU"/>
        </w:rPr>
        <w:t>29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>.</w:t>
      </w:r>
      <w:r w:rsidR="00C84834" w:rsidRPr="00C84834">
        <w:rPr>
          <w:rFonts w:ascii="Times New Roman" w:hAnsi="Times New Roman" w:cs="Arial"/>
          <w:sz w:val="24"/>
          <w:szCs w:val="24"/>
          <w:lang w:eastAsia="ru-RU"/>
        </w:rPr>
        <w:tab/>
        <w:t>Руководство по строительству линейных сооружений магистральных и внутризоновых кабельных линий связи.</w:t>
      </w:r>
    </w:p>
    <w:p w14:paraId="12AEDB6C" w14:textId="39F45325" w:rsidR="000D44A8" w:rsidRDefault="000D44A8" w:rsidP="00C84834">
      <w:pPr>
        <w:spacing w:line="360" w:lineRule="auto"/>
        <w:ind w:firstLine="567"/>
        <w:rPr>
          <w:lang w:eastAsia="ru-RU"/>
        </w:rPr>
      </w:pPr>
    </w:p>
    <w:p w14:paraId="5B18CCC0" w14:textId="77777777" w:rsidR="000D44A8" w:rsidRDefault="000D44A8" w:rsidP="00ED4A87">
      <w:pPr>
        <w:pStyle w:val="affc"/>
      </w:pPr>
      <w:bookmarkStart w:id="120" w:name="_Toc451767993"/>
      <w:bookmarkStart w:id="121" w:name="_Toc114750373"/>
      <w:r>
        <w:t xml:space="preserve">Приложение </w:t>
      </w:r>
      <w:r w:rsidR="00CD3268">
        <w:t>Б</w:t>
      </w:r>
      <w:r>
        <w:t xml:space="preserve">. </w:t>
      </w:r>
      <w:bookmarkEnd w:id="120"/>
      <w:r w:rsidR="006F4775">
        <w:t>Сертификат</w:t>
      </w:r>
      <w:bookmarkEnd w:id="121"/>
    </w:p>
    <w:p w14:paraId="6173D4B0" w14:textId="64F15A1A" w:rsidR="000663CA" w:rsidRPr="000663CA" w:rsidRDefault="00D416A2" w:rsidP="00D416A2">
      <w:pPr>
        <w:pStyle w:val="affe"/>
        <w:ind w:firstLine="0"/>
      </w:pPr>
      <w:r>
        <w:rPr>
          <w:noProof/>
          <w:lang w:eastAsia="ru-RU"/>
        </w:rPr>
        <w:drawing>
          <wp:inline distT="0" distB="0" distL="0" distR="0" wp14:anchorId="1A1A7C4D" wp14:editId="077AD58B">
            <wp:extent cx="6299835" cy="8566785"/>
            <wp:effectExtent l="0" t="0" r="5715" b="5715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56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35634" w14:textId="77777777" w:rsidR="000663CA" w:rsidRDefault="000663CA" w:rsidP="000663CA">
      <w:pPr>
        <w:pStyle w:val="affe"/>
      </w:pPr>
    </w:p>
    <w:p w14:paraId="01FEE2CF" w14:textId="40469041" w:rsidR="000663CA" w:rsidRDefault="00D416A2" w:rsidP="001C4E1C">
      <w:pPr>
        <w:pStyle w:val="affe"/>
        <w:ind w:firstLine="0"/>
      </w:pPr>
      <w:r>
        <w:rPr>
          <w:noProof/>
          <w:lang w:eastAsia="ru-RU"/>
        </w:rPr>
        <w:drawing>
          <wp:inline distT="0" distB="0" distL="0" distR="0" wp14:anchorId="6E18E042" wp14:editId="4B602B3A">
            <wp:extent cx="6172200" cy="8353425"/>
            <wp:effectExtent l="0" t="0" r="0" b="9525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D17A" w14:textId="77777777" w:rsidR="000663CA" w:rsidRDefault="000663CA" w:rsidP="000663CA">
      <w:pPr>
        <w:pStyle w:val="affe"/>
      </w:pPr>
    </w:p>
    <w:p w14:paraId="53240A97" w14:textId="21F22E96" w:rsidR="000663CA" w:rsidRDefault="000663CA" w:rsidP="000663CA">
      <w:pPr>
        <w:pStyle w:val="affe"/>
      </w:pPr>
    </w:p>
    <w:p w14:paraId="28B72876" w14:textId="20648220" w:rsidR="000663CA" w:rsidRDefault="00D416A2" w:rsidP="00D416A2">
      <w:pPr>
        <w:pStyle w:val="affe"/>
        <w:ind w:firstLine="0"/>
      </w:pPr>
      <w:r>
        <w:rPr>
          <w:noProof/>
          <w:lang w:eastAsia="ru-RU"/>
        </w:rPr>
        <w:drawing>
          <wp:inline distT="0" distB="0" distL="0" distR="0" wp14:anchorId="4DD4B515" wp14:editId="7433B6CD">
            <wp:extent cx="6076950" cy="8715375"/>
            <wp:effectExtent l="0" t="0" r="0" b="952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87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0C16B" w14:textId="5BEEEE38" w:rsidR="00D416A2" w:rsidRDefault="00D416A2" w:rsidP="00D416A2">
      <w:pPr>
        <w:pStyle w:val="affe"/>
        <w:ind w:firstLine="0"/>
      </w:pPr>
    </w:p>
    <w:p w14:paraId="7835CF01" w14:textId="762C88E7" w:rsidR="00D416A2" w:rsidRDefault="00992F30" w:rsidP="00D416A2">
      <w:pPr>
        <w:pStyle w:val="affe"/>
        <w:ind w:firstLine="0"/>
      </w:pPr>
      <w:r>
        <w:rPr>
          <w:noProof/>
          <w:lang w:eastAsia="ru-RU"/>
        </w:rPr>
        <w:drawing>
          <wp:inline distT="0" distB="0" distL="0" distR="0" wp14:anchorId="258D0F0A" wp14:editId="77D73690">
            <wp:extent cx="5791200" cy="8390482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2728" cy="839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7F609" w14:textId="77777777" w:rsidR="000663CA" w:rsidRDefault="000663CA" w:rsidP="000663CA">
      <w:pPr>
        <w:pStyle w:val="affe"/>
      </w:pPr>
    </w:p>
    <w:p w14:paraId="01C66F78" w14:textId="367381F5" w:rsidR="000663CA" w:rsidRDefault="000663CA" w:rsidP="000663CA">
      <w:pPr>
        <w:pStyle w:val="affe"/>
      </w:pPr>
    </w:p>
    <w:p w14:paraId="34AF0AE9" w14:textId="46418B3B" w:rsidR="000663CA" w:rsidRDefault="00992F30" w:rsidP="000663CA">
      <w:pPr>
        <w:pStyle w:val="affe"/>
      </w:pPr>
      <w:r>
        <w:rPr>
          <w:noProof/>
          <w:lang w:eastAsia="ru-RU"/>
        </w:rPr>
        <w:drawing>
          <wp:inline distT="0" distB="0" distL="0" distR="0" wp14:anchorId="5B8724E2" wp14:editId="6A9ED2C2">
            <wp:extent cx="4991100" cy="6515100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51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26EF4" w14:textId="77777777" w:rsidR="000663CA" w:rsidRDefault="000663CA" w:rsidP="000663CA">
      <w:pPr>
        <w:pStyle w:val="affe"/>
      </w:pPr>
    </w:p>
    <w:p w14:paraId="21A75D1C" w14:textId="75B4BF36" w:rsidR="000663CA" w:rsidRDefault="000663CA" w:rsidP="000663CA">
      <w:pPr>
        <w:pStyle w:val="affe"/>
      </w:pPr>
    </w:p>
    <w:p w14:paraId="2CABC62D" w14:textId="77777777" w:rsidR="000663CA" w:rsidRDefault="000663CA" w:rsidP="000663CA">
      <w:pPr>
        <w:pStyle w:val="affe"/>
      </w:pPr>
    </w:p>
    <w:p w14:paraId="54DE7F5E" w14:textId="77777777" w:rsidR="000663CA" w:rsidRDefault="000663CA" w:rsidP="000663CA">
      <w:pPr>
        <w:pStyle w:val="affe"/>
      </w:pPr>
    </w:p>
    <w:p w14:paraId="76C91CE0" w14:textId="77777777" w:rsidR="000663CA" w:rsidRPr="000663CA" w:rsidRDefault="000663CA" w:rsidP="000663CA">
      <w:pPr>
        <w:pStyle w:val="affe"/>
      </w:pPr>
    </w:p>
    <w:p w14:paraId="1C65B483" w14:textId="647BCDD7" w:rsidR="000663CA" w:rsidRDefault="000663CA" w:rsidP="000663CA">
      <w:pPr>
        <w:pStyle w:val="affe"/>
      </w:pPr>
    </w:p>
    <w:p w14:paraId="7C949030" w14:textId="4754F8E9" w:rsidR="00285A5B" w:rsidRDefault="00285A5B" w:rsidP="000663CA">
      <w:pPr>
        <w:pStyle w:val="affe"/>
      </w:pPr>
    </w:p>
    <w:p w14:paraId="2828A281" w14:textId="0D2BD7BB" w:rsidR="00D96AE0" w:rsidRDefault="00B50815" w:rsidP="00C94874">
      <w:pPr>
        <w:pStyle w:val="affe"/>
        <w:jc w:val="center"/>
      </w:pPr>
      <w:bookmarkStart w:id="122" w:name="_Toc114750374"/>
      <w:r w:rsidRPr="00706F90">
        <w:rPr>
          <w:rStyle w:val="affd"/>
        </w:rPr>
        <w:t>При</w:t>
      </w:r>
      <w:r w:rsidR="00706F90" w:rsidRPr="00706F90">
        <w:rPr>
          <w:rStyle w:val="affd"/>
        </w:rPr>
        <w:t xml:space="preserve">ложение В. Задание на </w:t>
      </w:r>
      <w:r w:rsidR="00706F90" w:rsidRPr="00A245F8">
        <w:rPr>
          <w:rStyle w:val="affd"/>
        </w:rPr>
        <w:t>проектирование</w:t>
      </w:r>
      <w:bookmarkEnd w:id="122"/>
      <w:r w:rsidR="00706F90" w:rsidRPr="00A245F8">
        <w:t xml:space="preserve"> </w:t>
      </w:r>
    </w:p>
    <w:p w14:paraId="65FFDBFA" w14:textId="5C8F97D5" w:rsidR="004B6028" w:rsidRDefault="004B6028" w:rsidP="004B6028">
      <w:pPr>
        <w:pStyle w:val="affe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BC0ADB5" wp14:editId="79D4BEBC">
            <wp:extent cx="6172200" cy="8729796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ПРОЕКТ ЗП v9.2 ДПТ_Страница_0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11" cy="8730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16E4E" w14:textId="3BA5C65F" w:rsidR="004B6028" w:rsidRDefault="004B6028" w:rsidP="004B6028">
      <w:pPr>
        <w:pStyle w:val="affe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3B25916" wp14:editId="0316F907">
            <wp:extent cx="6299835" cy="8909050"/>
            <wp:effectExtent l="0" t="0" r="5715" b="635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ПРОЕКТ ЗП v9.2 ДПТ_Страница_002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D6800D4" wp14:editId="233434F3">
            <wp:extent cx="6299835" cy="8909050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ПРОЕКТ ЗП v9.2 ДПТ_Страница_00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D8F35F2" wp14:editId="444DB124">
            <wp:extent cx="6299835" cy="8909050"/>
            <wp:effectExtent l="0" t="0" r="5715" b="635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ПРОЕКТ ЗП v9.2 ДПТ_Страница_00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3CB96B" wp14:editId="33FBEDA9">
            <wp:extent cx="6299835" cy="8909050"/>
            <wp:effectExtent l="0" t="0" r="5715" b="63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ПРОЕКТ ЗП v9.2 ДПТ_Страница_005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5933D43" wp14:editId="44DB384C">
            <wp:extent cx="6299835" cy="8909050"/>
            <wp:effectExtent l="0" t="0" r="5715" b="635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ПРОЕКТ ЗП v9.2 ДПТ_Страница_006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2620A48" wp14:editId="3AAB02E2">
            <wp:extent cx="6299835" cy="8909050"/>
            <wp:effectExtent l="0" t="0" r="5715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ПРОЕКТ ЗП v9.2 ДПТ_Страница_007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FD0D3E" wp14:editId="38D87ECF">
            <wp:extent cx="6299835" cy="8909050"/>
            <wp:effectExtent l="0" t="0" r="5715" b="635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ПРОЕКТ ЗП v9.2 ДПТ_Страница_008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494565B" wp14:editId="76E27940">
            <wp:extent cx="6299835" cy="8909050"/>
            <wp:effectExtent l="0" t="0" r="5715" b="635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ПРОЕКТ ЗП v9.2 ДПТ_Страница_009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B47442" wp14:editId="1BD53311">
            <wp:extent cx="6299835" cy="8909050"/>
            <wp:effectExtent l="0" t="0" r="5715" b="635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ПРОЕКТ ЗП v9.2 ДПТ_Страница_010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6EBEB2" wp14:editId="0351CC9C">
            <wp:extent cx="6299835" cy="8909050"/>
            <wp:effectExtent l="0" t="0" r="5715" b="635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ПРОЕКТ ЗП v9.2 ДПТ_Страница_01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6770BA1" wp14:editId="02BEED38">
            <wp:extent cx="6299835" cy="8909050"/>
            <wp:effectExtent l="0" t="0" r="5715" b="635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ПРОЕКТ ЗП v9.2 ДПТ_Страница_012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DE44C8" wp14:editId="02ECFC4C">
            <wp:extent cx="6299835" cy="8909050"/>
            <wp:effectExtent l="0" t="0" r="5715" b="63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ПРОЕКТ ЗП v9.2 ДПТ_Страница_013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28CEA17" wp14:editId="499AF439">
            <wp:extent cx="6299835" cy="8909050"/>
            <wp:effectExtent l="0" t="0" r="571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ПРОЕКТ ЗП v9.2 ДПТ_Страница_01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64753B" wp14:editId="5A64A1DA">
            <wp:extent cx="6299835" cy="8909050"/>
            <wp:effectExtent l="0" t="0" r="5715" b="635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ПРОЕКТ ЗП v9.2 ДПТ_Страница_01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6D72BF" wp14:editId="1F828174">
            <wp:extent cx="6299835" cy="8909050"/>
            <wp:effectExtent l="0" t="0" r="5715" b="635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ПРОЕКТ ЗП v9.2 ДПТ_Страница_016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4B7BE6B" wp14:editId="4265C340">
            <wp:extent cx="6299835" cy="8909050"/>
            <wp:effectExtent l="0" t="0" r="5715" b="635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ПРОЕКТ ЗП v9.2 ДПТ_Страница_017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9E70DB" wp14:editId="07C061AF">
            <wp:extent cx="6299835" cy="8909050"/>
            <wp:effectExtent l="0" t="0" r="5715" b="635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ПРОЕКТ ЗП v9.2 ДПТ_Страница_018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92B341C" wp14:editId="3E4EAC45">
            <wp:extent cx="6299835" cy="8909050"/>
            <wp:effectExtent l="0" t="0" r="5715" b="635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ПРОЕКТ ЗП v9.2 ДПТ_Страница_019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5B032DF" wp14:editId="3A267ED0">
            <wp:extent cx="6299835" cy="8909050"/>
            <wp:effectExtent l="0" t="0" r="5715" b="635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ПРОЕКТ ЗП v9.2 ДПТ_Страница_020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2F465E" wp14:editId="18A0F9E3">
            <wp:extent cx="6299835" cy="8909050"/>
            <wp:effectExtent l="0" t="0" r="5715" b="635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ПРОЕКТ ЗП v9.2 ДПТ_Страница_021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876A76" wp14:editId="5E9A7616">
            <wp:extent cx="6299835" cy="8909050"/>
            <wp:effectExtent l="0" t="0" r="5715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ПРОЕКТ ЗП v9.2 ДПТ_Страница_022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543301" wp14:editId="3003D304">
            <wp:extent cx="6299835" cy="8909050"/>
            <wp:effectExtent l="0" t="0" r="5715" b="635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ПРОЕКТ ЗП v9.2 ДПТ_Страница_023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B4544B" wp14:editId="61923861">
            <wp:extent cx="6299835" cy="8909050"/>
            <wp:effectExtent l="0" t="0" r="5715" b="635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ПРОЕКТ ЗП v9.2 ДПТ_Страница_024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7F8A32" wp14:editId="61050472">
            <wp:extent cx="6299835" cy="8909050"/>
            <wp:effectExtent l="0" t="0" r="5715" b="635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ПРОЕКТ ЗП v9.2 ДПТ_Страница_025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172B468" wp14:editId="46A1A043">
            <wp:extent cx="6299835" cy="8909050"/>
            <wp:effectExtent l="0" t="0" r="5715" b="635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ПРОЕКТ ЗП v9.2 ДПТ_Страница_026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E38CF0" wp14:editId="02990F7D">
            <wp:extent cx="6299835" cy="8909050"/>
            <wp:effectExtent l="0" t="0" r="5715" b="635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ПРОЕКТ ЗП v9.2 ДПТ_Страница_027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14BB00" wp14:editId="59226AAD">
            <wp:extent cx="6299835" cy="8909050"/>
            <wp:effectExtent l="0" t="0" r="5715" b="635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ПРОЕКТ ЗП v9.2 ДПТ_Страница_028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A6F9EF" wp14:editId="34B4706E">
            <wp:extent cx="6299835" cy="8909050"/>
            <wp:effectExtent l="0" t="0" r="5715" b="635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ПРОЕКТ ЗП v9.2 ДПТ_Страница_029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2968AC" wp14:editId="7421656E">
            <wp:extent cx="6299835" cy="8909050"/>
            <wp:effectExtent l="0" t="0" r="5715" b="635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ПРОЕКТ ЗП v9.2 ДПТ_Страница_030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E02A83E" wp14:editId="06A40E74">
            <wp:extent cx="6299835" cy="4457065"/>
            <wp:effectExtent l="0" t="0" r="5715" b="63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ПРОЕКТ ЗП v9.2 ДПТ_Страница_03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EB276B" wp14:editId="33693D2B">
            <wp:extent cx="6299835" cy="4457065"/>
            <wp:effectExtent l="0" t="0" r="5715" b="63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ПРОЕКТ ЗП v9.2 ДПТ_Страница_032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A862448" wp14:editId="5C88B71B">
            <wp:extent cx="6299835" cy="8909050"/>
            <wp:effectExtent l="0" t="0" r="5715" b="635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ПРОЕКТ ЗП v9.2 ДПТ_Страница_033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CB95AD" wp14:editId="11AB32A0">
            <wp:extent cx="6299835" cy="8905240"/>
            <wp:effectExtent l="0" t="0" r="571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ПРОЕКТ ЗП v9.2 ДПТ_Страница_034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77A16E" wp14:editId="7D7E3DD3">
            <wp:extent cx="6299835" cy="8905240"/>
            <wp:effectExtent l="0" t="0" r="571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ПРОЕКТ ЗП v9.2 ДПТ_Страница_035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A6E07E6" wp14:editId="5887E819">
            <wp:extent cx="6299835" cy="8905240"/>
            <wp:effectExtent l="0" t="0" r="571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ПРОЕКТ ЗП v9.2 ДПТ_Страница_036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88FE14" wp14:editId="57DB8E5F">
            <wp:extent cx="6299835" cy="8905240"/>
            <wp:effectExtent l="0" t="0" r="571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ПРОЕКТ ЗП v9.2 ДПТ_Страница_037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E4BA76E" wp14:editId="7F314192">
            <wp:extent cx="6299835" cy="8905240"/>
            <wp:effectExtent l="0" t="0" r="571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ПРОЕКТ ЗП v9.2 ДПТ_Страница_038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5303513" wp14:editId="5BFF3738">
            <wp:extent cx="6299835" cy="8912225"/>
            <wp:effectExtent l="0" t="0" r="5715" b="317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ПРОЕКТ ЗП v9.2 ДПТ_Страница_039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DFA2EF0" wp14:editId="4C46CBDA">
            <wp:extent cx="6299835" cy="8909685"/>
            <wp:effectExtent l="0" t="0" r="5715" b="571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ПРОЕКТ ЗП v9.2 ДПТ_Страница_040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1E36529" wp14:editId="5BBDDCED">
            <wp:extent cx="6299835" cy="8905240"/>
            <wp:effectExtent l="0" t="0" r="571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ПРОЕКТ ЗП v9.2 ДПТ_Страница_041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46CE12" wp14:editId="0549FD1B">
            <wp:extent cx="6299835" cy="8905240"/>
            <wp:effectExtent l="0" t="0" r="571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ПРОЕКТ ЗП v9.2 ДПТ_Страница_042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777EAD" wp14:editId="793949BA">
            <wp:extent cx="6299835" cy="8905240"/>
            <wp:effectExtent l="0" t="0" r="571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ПРОЕКТ ЗП v9.2 ДПТ_Страница_043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BBB6A2" wp14:editId="7A2246FF">
            <wp:extent cx="6299835" cy="8909050"/>
            <wp:effectExtent l="0" t="0" r="5715" b="635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ПРОЕКТ ЗП v9.2 ДПТ_Страница_044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485DA25" wp14:editId="00B95C95">
            <wp:extent cx="6299835" cy="8909050"/>
            <wp:effectExtent l="0" t="0" r="5715" b="635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ПРОЕКТ ЗП v9.2 ДПТ_Страница_045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51EA994" wp14:editId="3745FF87">
            <wp:extent cx="6299835" cy="8909050"/>
            <wp:effectExtent l="0" t="0" r="5715" b="635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ПРОЕКТ ЗП v9.2 ДПТ_Страница_046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AAF7C3D" wp14:editId="31B3FE2C">
            <wp:extent cx="6299835" cy="8909050"/>
            <wp:effectExtent l="0" t="0" r="5715" b="635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ПРОЕКТ ЗП v9.2 ДПТ_Страница_047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7597024" wp14:editId="3F706499">
            <wp:extent cx="6299835" cy="8909050"/>
            <wp:effectExtent l="0" t="0" r="5715" b="635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ПРОЕКТ ЗП v9.2 ДПТ_Страница_048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4947BF" wp14:editId="2E08F544">
            <wp:extent cx="6299835" cy="8909050"/>
            <wp:effectExtent l="0" t="0" r="5715" b="635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ПРОЕКТ ЗП v9.2 ДПТ_Страница_049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6B23DBF" wp14:editId="6A16AE7A">
            <wp:extent cx="6299835" cy="8909050"/>
            <wp:effectExtent l="0" t="0" r="5715" b="635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ПРОЕКТ ЗП v9.2 ДПТ_Страница_050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9D102F" wp14:editId="74DA7EB7">
            <wp:extent cx="6299835" cy="8909050"/>
            <wp:effectExtent l="0" t="0" r="5715" b="635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ПРОЕКТ ЗП v9.2 ДПТ_Страница_051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3C3FFE" wp14:editId="0515FE6E">
            <wp:extent cx="8902700" cy="6299835"/>
            <wp:effectExtent l="6032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ПРОЕКТ ЗП v9.2 ДПТ_Страница_052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0270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214C45" wp14:editId="08FA3EA7">
            <wp:extent cx="6299835" cy="8909050"/>
            <wp:effectExtent l="0" t="0" r="5715" b="635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ПРОЕКТ ЗП v9.2 ДПТ_Страница_053.jp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AF30A3" wp14:editId="207293CE">
            <wp:extent cx="6299835" cy="8909050"/>
            <wp:effectExtent l="0" t="0" r="5715" b="635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ПРОЕКТ ЗП v9.2 ДПТ_Страница_054.jp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5DA3FC" wp14:editId="308B09ED">
            <wp:extent cx="6299835" cy="8909050"/>
            <wp:effectExtent l="0" t="0" r="5715" b="635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ПРОЕКТ ЗП v9.2 ДПТ_Страница_055.jp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9330CF5" wp14:editId="222650F5">
            <wp:extent cx="6299835" cy="8909050"/>
            <wp:effectExtent l="0" t="0" r="5715" b="635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ПРОЕКТ ЗП v9.2 ДПТ_Страница_056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61ED3EA" wp14:editId="1EF5C430">
            <wp:extent cx="6299835" cy="8909050"/>
            <wp:effectExtent l="0" t="0" r="5715" b="635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ПРОЕКТ ЗП v9.2 ДПТ_Страница_057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50C780" wp14:editId="65989063">
            <wp:extent cx="6299835" cy="8909050"/>
            <wp:effectExtent l="0" t="0" r="5715" b="635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ПРОЕКТ ЗП v9.2 ДПТ_Страница_058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19DE92" wp14:editId="6C40FA79">
            <wp:extent cx="6299835" cy="8909050"/>
            <wp:effectExtent l="0" t="0" r="5715" b="635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ПРОЕКТ ЗП v9.2 ДПТ_Страница_059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66BCCC4" wp14:editId="0FCE5432">
            <wp:extent cx="6299835" cy="8909050"/>
            <wp:effectExtent l="0" t="0" r="5715" b="635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ПРОЕКТ ЗП v9.2 ДПТ_Страница_060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D403F5" wp14:editId="5CB9243C">
            <wp:extent cx="6299835" cy="8905240"/>
            <wp:effectExtent l="0" t="0" r="571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ПРОЕКТ ЗП v9.2 ДПТ_Страница_061.jp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057FB5" wp14:editId="0D2E2D01">
            <wp:extent cx="6299835" cy="8905240"/>
            <wp:effectExtent l="0" t="0" r="571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ПРОЕКТ ЗП v9.2 ДПТ_Страница_062.jp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A9C915C" wp14:editId="5CBB9A6E">
            <wp:extent cx="6299835" cy="8905240"/>
            <wp:effectExtent l="0" t="0" r="571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ПРОЕКТ ЗП v9.2 ДПТ_Страница_063.jp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FF7976D" wp14:editId="050D998C">
            <wp:extent cx="6299835" cy="8905240"/>
            <wp:effectExtent l="0" t="0" r="5715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ПРОЕКТ ЗП v9.2 ДПТ_Страница_064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29161C" wp14:editId="1CBB23B6">
            <wp:extent cx="6299835" cy="8905240"/>
            <wp:effectExtent l="0" t="0" r="5715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ПРОЕКТ ЗП v9.2 ДПТ_Страница_065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2ECF7C9" wp14:editId="40BFD6B6">
            <wp:extent cx="6299835" cy="8905240"/>
            <wp:effectExtent l="0" t="0" r="571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ПРОЕКТ ЗП v9.2 ДПТ_Страница_066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A0DA13" wp14:editId="10C1FD3F">
            <wp:extent cx="6299835" cy="8905240"/>
            <wp:effectExtent l="0" t="0" r="571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ПРОЕКТ ЗП v9.2 ДПТ_Страница_067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EFB1170" wp14:editId="5EAD796C">
            <wp:extent cx="6299835" cy="8905240"/>
            <wp:effectExtent l="0" t="0" r="571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ПРОЕКТ ЗП v9.2 ДПТ_Страница_068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28B0AC" wp14:editId="743E67C7">
            <wp:extent cx="6299835" cy="8905240"/>
            <wp:effectExtent l="0" t="0" r="571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ПРОЕКТ ЗП v9.2 ДПТ_Страница_069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B14950" wp14:editId="031257D7">
            <wp:extent cx="6299835" cy="8905240"/>
            <wp:effectExtent l="0" t="0" r="571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ПРОЕКТ ЗП v9.2 ДПТ_Страница_070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6826778" wp14:editId="7F82501F">
            <wp:extent cx="6299835" cy="8905240"/>
            <wp:effectExtent l="0" t="0" r="571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ПРОЕКТ ЗП v9.2 ДПТ_Страница_071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FB6DA0D" wp14:editId="120D207B">
            <wp:extent cx="6299835" cy="8905240"/>
            <wp:effectExtent l="0" t="0" r="571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ПРОЕКТ ЗП v9.2 ДПТ_Страница_072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C54499" wp14:editId="51035493">
            <wp:extent cx="6299835" cy="8905240"/>
            <wp:effectExtent l="0" t="0" r="571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ПРОЕКТ ЗП v9.2 ДПТ_Страница_073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8EC1DAA" wp14:editId="629D581D">
            <wp:extent cx="6299835" cy="8905240"/>
            <wp:effectExtent l="0" t="0" r="571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ПРОЕКТ ЗП v9.2 ДПТ_Страница_074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0B46A5" wp14:editId="4008B6DD">
            <wp:extent cx="6299835" cy="8905240"/>
            <wp:effectExtent l="0" t="0" r="571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ПРОЕКТ ЗП v9.2 ДПТ_Страница_075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4E7575" wp14:editId="4AE3D127">
            <wp:extent cx="6299835" cy="8905240"/>
            <wp:effectExtent l="0" t="0" r="571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ПРОЕКТ ЗП v9.2 ДПТ_Страница_076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2F1E1D" wp14:editId="2541B7F6">
            <wp:extent cx="6299835" cy="8905240"/>
            <wp:effectExtent l="0" t="0" r="571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ПРОЕКТ ЗП v9.2 ДПТ_Страница_077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BF7DF4D" wp14:editId="2619C571">
            <wp:extent cx="6299835" cy="8905240"/>
            <wp:effectExtent l="0" t="0" r="571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ПРОЕКТ ЗП v9.2 ДПТ_Страница_078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B131AF" wp14:editId="4BF8B607">
            <wp:extent cx="6299835" cy="8905240"/>
            <wp:effectExtent l="0" t="0" r="571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ПРОЕКТ ЗП v9.2 ДПТ_Страница_079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12D744E" wp14:editId="0C7E25F6">
            <wp:extent cx="6299835" cy="8905240"/>
            <wp:effectExtent l="0" t="0" r="5715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ПРОЕКТ ЗП v9.2 ДПТ_Страница_080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FD33529" wp14:editId="6207775B">
            <wp:extent cx="6299835" cy="8905240"/>
            <wp:effectExtent l="0" t="0" r="5715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ПРОЕКТ ЗП v9.2 ДПТ_Страница_081.jp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008AB4" wp14:editId="28A844CD">
            <wp:extent cx="6299835" cy="8905240"/>
            <wp:effectExtent l="0" t="0" r="571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ПРОЕКТ ЗП v9.2 ДПТ_Страница_082.jp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DBC5D1" wp14:editId="5340A45D">
            <wp:extent cx="6299835" cy="8905240"/>
            <wp:effectExtent l="0" t="0" r="5715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ПРОЕКТ ЗП v9.2 ДПТ_Страница_083.jpg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D8ED511" wp14:editId="626A9F33">
            <wp:extent cx="6299835" cy="8905240"/>
            <wp:effectExtent l="0" t="0" r="571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ПРОЕКТ ЗП v9.2 ДПТ_Страница_084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519D46E" wp14:editId="1AA54176">
            <wp:extent cx="6299835" cy="8905240"/>
            <wp:effectExtent l="0" t="0" r="571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ПРОЕКТ ЗП v9.2 ДПТ_Страница_085.jpg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0A9161" wp14:editId="648C17B5">
            <wp:extent cx="6299835" cy="8905240"/>
            <wp:effectExtent l="0" t="0" r="571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ПРОЕКТ ЗП v9.2 ДПТ_Страница_086.jpg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2C52C66" wp14:editId="71024C98">
            <wp:extent cx="6299835" cy="8905240"/>
            <wp:effectExtent l="0" t="0" r="5715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ПРОЕКТ ЗП v9.2 ДПТ_Страница_087.jpg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CF19FC9" wp14:editId="646B1C31">
            <wp:extent cx="6299835" cy="8905240"/>
            <wp:effectExtent l="0" t="0" r="5715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ПРОЕКТ ЗП v9.2 ДПТ_Страница_088.jpg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9ADCCE7" wp14:editId="41F34C36">
            <wp:extent cx="6299835" cy="8905240"/>
            <wp:effectExtent l="0" t="0" r="571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ПРОЕКТ ЗП v9.2 ДПТ_Страница_089.jpg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949F75" wp14:editId="29EA446F">
            <wp:extent cx="6299835" cy="8905240"/>
            <wp:effectExtent l="0" t="0" r="571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ПРОЕКТ ЗП v9.2 ДПТ_Страница_090.jpg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3EDEDA" wp14:editId="6CD91E00">
            <wp:extent cx="6299835" cy="8905240"/>
            <wp:effectExtent l="0" t="0" r="5715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ПРОЕКТ ЗП v9.2 ДПТ_Страница_091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719E42" wp14:editId="7BA3A1BA">
            <wp:extent cx="6299835" cy="8905240"/>
            <wp:effectExtent l="0" t="0" r="5715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ПРОЕКТ ЗП v9.2 ДПТ_Страница_092.jpg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67C4CC5" wp14:editId="0A0F4E22">
            <wp:extent cx="6299835" cy="8905240"/>
            <wp:effectExtent l="0" t="0" r="5715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ПРОЕКТ ЗП v9.2 ДПТ_Страница_093.jpg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4498EE0" wp14:editId="77ECC45E">
            <wp:extent cx="6299835" cy="8905240"/>
            <wp:effectExtent l="0" t="0" r="571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ПРОЕКТ ЗП v9.2 ДПТ_Страница_094.jpg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0131F8" wp14:editId="29EC1A96">
            <wp:extent cx="6299835" cy="8905240"/>
            <wp:effectExtent l="0" t="0" r="571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ПРОЕКТ ЗП v9.2 ДПТ_Страница_095.jpg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414EAB" wp14:editId="51F43F57">
            <wp:extent cx="6299835" cy="8905240"/>
            <wp:effectExtent l="0" t="0" r="5715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ПРОЕКТ ЗП v9.2 ДПТ_Страница_096.jpg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0F2FB38" wp14:editId="76D63CB7">
            <wp:extent cx="6299835" cy="8905240"/>
            <wp:effectExtent l="0" t="0" r="5715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ПРОЕКТ ЗП v9.2 ДПТ_Страница_097.jpg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F9860F" wp14:editId="317FB004">
            <wp:extent cx="6299835" cy="8905240"/>
            <wp:effectExtent l="0" t="0" r="5715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ПРОЕКТ ЗП v9.2 ДПТ_Страница_098.jpg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34462A0" wp14:editId="5CDCCCD8">
            <wp:extent cx="6299835" cy="8905240"/>
            <wp:effectExtent l="0" t="0" r="5715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ПРОЕКТ ЗП v9.2 ДПТ_Страница_099.jpg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7F5F95" wp14:editId="52A87708">
            <wp:extent cx="6299835" cy="8905240"/>
            <wp:effectExtent l="0" t="0" r="5715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ПРОЕКТ ЗП v9.2 ДПТ_Страница_100.jpg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CCBBDF0" wp14:editId="15B04A9A">
            <wp:extent cx="6299835" cy="8905240"/>
            <wp:effectExtent l="0" t="0" r="5715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ПРОЕКТ ЗП v9.2 ДПТ_Страница_101.jpg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4EB2B9F" wp14:editId="2D7E25B5">
            <wp:extent cx="6299835" cy="8905240"/>
            <wp:effectExtent l="0" t="0" r="571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ПРОЕКТ ЗП v9.2 ДПТ_Страница_102.jpg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0D4726" wp14:editId="579CED32">
            <wp:extent cx="6299835" cy="8905240"/>
            <wp:effectExtent l="0" t="0" r="5715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ПРОЕКТ ЗП v9.2 ДПТ_Страница_103.jpg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FC307B0" wp14:editId="732531B1">
            <wp:extent cx="6299835" cy="8905240"/>
            <wp:effectExtent l="0" t="0" r="5715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ПРОЕКТ ЗП v9.2 ДПТ_Страница_104.jpg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860AAF" wp14:editId="3EF79945">
            <wp:extent cx="6299835" cy="8905240"/>
            <wp:effectExtent l="0" t="0" r="5715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ПРОЕКТ ЗП v9.2 ДПТ_Страница_105.jpg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D4640A4" wp14:editId="4488C470">
            <wp:extent cx="6299835" cy="8905240"/>
            <wp:effectExtent l="0" t="0" r="5715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ПРОЕКТ ЗП v9.2 ДПТ_Страница_106.jpg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B1A9A4" wp14:editId="61C9EAE6">
            <wp:extent cx="6299835" cy="8905240"/>
            <wp:effectExtent l="0" t="0" r="5715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ПРОЕКТ ЗП v9.2 ДПТ_Страница_107.jpg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CFA9DC" wp14:editId="73D8F61D">
            <wp:extent cx="6299835" cy="8905240"/>
            <wp:effectExtent l="0" t="0" r="5715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ПРОЕКТ ЗП v9.2 ДПТ_Страница_108.jpg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672788D" wp14:editId="30C7FF0C">
            <wp:extent cx="6299835" cy="8905240"/>
            <wp:effectExtent l="0" t="0" r="5715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ПРОЕКТ ЗП v9.2 ДПТ_Страница_109.jp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F74ADF" wp14:editId="4DC00474">
            <wp:extent cx="6299835" cy="8905240"/>
            <wp:effectExtent l="0" t="0" r="5715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ПРОЕКТ ЗП v9.2 ДПТ_Страница_110.jpg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DA1C2D" wp14:editId="3E1F90EA">
            <wp:extent cx="6299835" cy="8905240"/>
            <wp:effectExtent l="0" t="0" r="5715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ПРОЕКТ ЗП v9.2 ДПТ_Страница_111.jpg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5A3DD3A" wp14:editId="1BEDCE11">
            <wp:extent cx="6299835" cy="8905240"/>
            <wp:effectExtent l="0" t="0" r="5715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ПРОЕКТ ЗП v9.2 ДПТ_Страница_112.jp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434A844" wp14:editId="6754711E">
            <wp:extent cx="6299835" cy="8905240"/>
            <wp:effectExtent l="0" t="0" r="5715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ПРОЕКТ ЗП v9.2 ДПТ_Страница_113.jp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B34EE9" wp14:editId="4E958EEC">
            <wp:extent cx="6299835" cy="8905240"/>
            <wp:effectExtent l="0" t="0" r="5715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ПРОЕКТ ЗП v9.2 ДПТ_Страница_114.jp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2621AEC" wp14:editId="338EEC84">
            <wp:extent cx="6299835" cy="8905240"/>
            <wp:effectExtent l="0" t="0" r="571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ПРОЕКТ ЗП v9.2 ДПТ_Страница_115.jp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552DD1C" wp14:editId="5DBE9030">
            <wp:extent cx="6299835" cy="8905240"/>
            <wp:effectExtent l="0" t="0" r="5715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ПРОЕКТ ЗП v9.2 ДПТ_Страница_116.jpg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0BFE6D0" wp14:editId="29E17713">
            <wp:extent cx="6299835" cy="8905240"/>
            <wp:effectExtent l="0" t="0" r="5715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ПРОЕКТ ЗП v9.2 ДПТ_Страница_117.jpg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46844A" wp14:editId="600E5307">
            <wp:extent cx="6299835" cy="8905240"/>
            <wp:effectExtent l="0" t="0" r="5715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ПРОЕКТ ЗП v9.2 ДПТ_Страница_118.jpg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13578C3" wp14:editId="6C92A619">
            <wp:extent cx="6299835" cy="8905240"/>
            <wp:effectExtent l="0" t="0" r="5715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ПРОЕКТ ЗП v9.2 ДПТ_Страница_119.jpg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65DF30D" wp14:editId="45CCEE38">
            <wp:extent cx="6299835" cy="8905240"/>
            <wp:effectExtent l="0" t="0" r="5715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ПРОЕКТ ЗП v9.2 ДПТ_Страница_120.jpg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D9BC9F6" wp14:editId="47738007">
            <wp:extent cx="6299835" cy="8905240"/>
            <wp:effectExtent l="0" t="0" r="5715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ПРОЕКТ ЗП v9.2 ДПТ_Страница_121.jpg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CAA99F9" wp14:editId="5D64BBD1">
            <wp:extent cx="6299835" cy="8905240"/>
            <wp:effectExtent l="0" t="0" r="5715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ПРОЕКТ ЗП v9.2 ДПТ_Страница_122.jpg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AE51F7F" wp14:editId="421667D9">
            <wp:extent cx="6299835" cy="8905240"/>
            <wp:effectExtent l="0" t="0" r="5715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ПРОЕКТ ЗП v9.2 ДПТ_Страница_123.jpg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4865DA" wp14:editId="7A913BAD">
            <wp:extent cx="6299835" cy="8905240"/>
            <wp:effectExtent l="0" t="0" r="5715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ПРОЕКТ ЗП v9.2 ДПТ_Страница_124.jp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311233" wp14:editId="35315BED">
            <wp:extent cx="6299835" cy="8905240"/>
            <wp:effectExtent l="0" t="0" r="5715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ПРОЕКТ ЗП v9.2 ДПТ_Страница_125.jpg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4354299" wp14:editId="3E44559E">
            <wp:extent cx="6299835" cy="8905240"/>
            <wp:effectExtent l="0" t="0" r="5715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ПРОЕКТ ЗП v9.2 ДПТ_Страница_126.jpg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6028" w:rsidSect="00F75EF8">
      <w:headerReference w:type="default" r:id="rId148"/>
      <w:footerReference w:type="default" r:id="rId149"/>
      <w:headerReference w:type="first" r:id="rId150"/>
      <w:footerReference w:type="first" r:id="rId151"/>
      <w:pgSz w:w="11906" w:h="16838"/>
      <w:pgMar w:top="709" w:right="567" w:bottom="284" w:left="1418" w:header="522" w:footer="709" w:gutter="0"/>
      <w:pgNumType w:start="1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Lotsia Soft" w:date="2016-02-12T11:46:00Z" w:initials="LS">
    <w:p w14:paraId="62F56B77" w14:textId="77777777" w:rsidR="00BB7DC1" w:rsidRDefault="00BB7DC1">
      <w:pPr>
        <w:pStyle w:val="ac"/>
      </w:pPr>
      <w:r>
        <w:fldChar w:fldCharType="begin"/>
      </w:r>
      <w:r>
        <w:rPr>
          <w:rStyle w:val="ab"/>
        </w:rPr>
        <w:instrText xml:space="preserve"> </w:instrText>
      </w:r>
      <w:r>
        <w:instrText>PAGE \# "'Стр: '#'</w:instrText>
      </w:r>
      <w:r>
        <w:br/>
        <w:instrText>'"</w:instrText>
      </w:r>
      <w:r>
        <w:rPr>
          <w:rStyle w:val="ab"/>
        </w:rPr>
        <w:instrText xml:space="preserve"> </w:instrText>
      </w:r>
      <w:r>
        <w:fldChar w:fldCharType="end"/>
      </w:r>
      <w:r>
        <w:rPr>
          <w:rStyle w:val="ab"/>
        </w:rPr>
        <w:annotationRef/>
      </w:r>
      <w:r>
        <w:t>ПОЖАЛУЙСТА, НЕ ИЗМЕНЯЙТЕ НИЖЕСЛЕДУЮЩИЕ СТРОКИ!!!</w:t>
      </w:r>
    </w:p>
    <w:p w14:paraId="7C28AC90" w14:textId="77777777" w:rsidR="00BB7DC1" w:rsidRDefault="00BB7DC1">
      <w:pPr>
        <w:pStyle w:val="ac"/>
      </w:pPr>
      <w:r>
        <w:t>LSCOMMENT</w:t>
      </w:r>
    </w:p>
    <w:p w14:paraId="3F710593" w14:textId="77777777" w:rsidR="00BB7DC1" w:rsidRDefault="00BB7DC1">
      <w:pPr>
        <w:pStyle w:val="ac"/>
      </w:pPr>
      <w:r>
        <w:t>links_begin</w:t>
      </w:r>
    </w:p>
    <w:p w14:paraId="6DEFBC94" w14:textId="77777777" w:rsidR="00BB7DC1" w:rsidRDefault="00BB7DC1">
      <w:pPr>
        <w:pStyle w:val="ac"/>
      </w:pPr>
      <w:r>
        <w:t>|DocApp_MSWord\$#LSATTR_Подпись__Гл__спец__ФИО#$\H,100003468700001;|,|\OT,0,0,0\</w:t>
      </w:r>
    </w:p>
    <w:p w14:paraId="2122745A" w14:textId="77777777" w:rsidR="00BB7DC1" w:rsidRDefault="00BB7DC1">
      <w:pPr>
        <w:pStyle w:val="ac"/>
      </w:pPr>
      <w:r>
        <w:t>|DocApp_MSWord\$#LSATTR_Подпись__ГИП_Дата#$\H,100000280813098;|,|\OT,0,0,0\</w:t>
      </w:r>
    </w:p>
    <w:p w14:paraId="41D65A77" w14:textId="77777777" w:rsidR="00BB7DC1" w:rsidRDefault="00BB7DC1">
      <w:pPr>
        <w:pStyle w:val="ac"/>
      </w:pPr>
      <w:r>
        <w:t>|DocApp_MSWord\$#LSATTR_Подпись__Разработал_ФИО#$\H,100003468500001;|,|\OT,0,0,0\</w:t>
      </w:r>
    </w:p>
    <w:p w14:paraId="575962CB" w14:textId="77777777" w:rsidR="00BB7DC1" w:rsidRDefault="00BB7DC1">
      <w:pPr>
        <w:pStyle w:val="ac"/>
      </w:pPr>
      <w:r>
        <w:t>|DocApp_MSWord\$#LSATTR_Подпись__Разработал_Дата#$\H,100000281413098;|,|\OT,0,0,0\</w:t>
      </w:r>
    </w:p>
    <w:p w14:paraId="1B2FDE3D" w14:textId="77777777" w:rsidR="00BB7DC1" w:rsidRDefault="00BB7DC1">
      <w:pPr>
        <w:pStyle w:val="ac"/>
      </w:pPr>
      <w:r>
        <w:t>|DocApp_MSWord\$#LSATTR_Подпись__Разработал_ММ_ГГ#$\H,100004505500045;|,|\OT,0,0,0\</w:t>
      </w:r>
    </w:p>
    <w:p w14:paraId="166D917F" w14:textId="77777777" w:rsidR="00BB7DC1" w:rsidRDefault="00BB7DC1">
      <w:pPr>
        <w:pStyle w:val="ac"/>
      </w:pPr>
      <w:r>
        <w:t>|DocApp_MSWord\$#LSATTR_Подпись__Нормоконтроль_ММ_ГГ#$\H,100004505300045;|,|\OT,0,0,0\</w:t>
      </w:r>
    </w:p>
    <w:p w14:paraId="0473659F" w14:textId="77777777" w:rsidR="00BB7DC1" w:rsidRDefault="00BB7DC1">
      <w:pPr>
        <w:pStyle w:val="ac"/>
      </w:pPr>
      <w:r>
        <w:t>|DocApp_MSWord\$#LSATTR_Подпись__Гл__спец__ММ_ГГ#$\H,100004505100045;|,|\OT,0,0,0\</w:t>
      </w:r>
    </w:p>
    <w:p w14:paraId="5A0E25E1" w14:textId="77777777" w:rsidR="00BB7DC1" w:rsidRDefault="00BB7DC1">
      <w:pPr>
        <w:pStyle w:val="ac"/>
      </w:pPr>
      <w:r>
        <w:t>|DocApp_MSWord\$#LSATTR_Подпись__Нач__отдела_ФИО#$\H,100003468300001;|,|\OT,0,0,0\</w:t>
      </w:r>
    </w:p>
    <w:p w14:paraId="6BD00D84" w14:textId="77777777" w:rsidR="00BB7DC1" w:rsidRDefault="00BB7DC1">
      <w:pPr>
        <w:pStyle w:val="ac"/>
      </w:pPr>
      <w:r>
        <w:t>|DocApp_MSWord\$#LSATTR_Подпись__Нач__отдела_ММ_ГГ#$\H,100004505200045;|,|\OT,0,0,0\</w:t>
      </w:r>
    </w:p>
    <w:p w14:paraId="27A3668F" w14:textId="77777777" w:rsidR="00BB7DC1" w:rsidRDefault="00BB7DC1">
      <w:pPr>
        <w:pStyle w:val="ac"/>
      </w:pPr>
      <w:r>
        <w:t>|DocApp_MSWord\$#LSATTR_Подпись__ГИП_ФИО#$\H,100011489100003;|,|\OT,0,0,0\</w:t>
      </w:r>
    </w:p>
    <w:p w14:paraId="42A23B1D" w14:textId="77777777" w:rsidR="00BB7DC1" w:rsidRDefault="00BB7DC1">
      <w:pPr>
        <w:pStyle w:val="ac"/>
      </w:pPr>
      <w:r>
        <w:t>|DocApp_MSWord\$#LSATTR_Наименование_книги#$\H,100000275013098;|,|\OT,0,0,0\</w:t>
      </w:r>
    </w:p>
    <w:p w14:paraId="64C2A618" w14:textId="77777777" w:rsidR="00BB7DC1" w:rsidRDefault="00BB7DC1">
      <w:pPr>
        <w:pStyle w:val="ac"/>
      </w:pPr>
      <w:r>
        <w:t>|DocApp_MSWord\$#LSATTR_Инвентарный__#$\H,100000200200001;|,|\OT,0,0,0\</w:t>
      </w:r>
    </w:p>
    <w:p w14:paraId="1A6AC967" w14:textId="77777777" w:rsidR="00BB7DC1" w:rsidRDefault="00BB7DC1">
      <w:pPr>
        <w:pStyle w:val="ac"/>
      </w:pPr>
      <w:r>
        <w:t>|DocApp_MSWord\$#LSATTR_Наименование_объекта_МН#$\H,100000018013098;|,|\OT,0,0,0\</w:t>
      </w:r>
    </w:p>
    <w:p w14:paraId="0DBD305D" w14:textId="77777777" w:rsidR="00BB7DC1" w:rsidRDefault="00BB7DC1">
      <w:pPr>
        <w:pStyle w:val="ac"/>
      </w:pPr>
      <w:r>
        <w:t>|DocApp_MSWord\$#LSATTR_Обозначение#$\H,-28;|,|\OT,0,0,0\</w:t>
      </w:r>
    </w:p>
    <w:p w14:paraId="2DF51F40" w14:textId="77777777" w:rsidR="00BB7DC1" w:rsidRDefault="00BB7DC1">
      <w:pPr>
        <w:pStyle w:val="ac"/>
      </w:pPr>
      <w:r>
        <w:t>|DocApp_MSWord\$#LSATTR_Подпись__Проверил_ФИО#$\H,100003468400001;|,|\OT,0,0,0\</w:t>
      </w:r>
    </w:p>
    <w:p w14:paraId="2FBCAE52" w14:textId="77777777" w:rsidR="00BB7DC1" w:rsidRDefault="00BB7DC1">
      <w:pPr>
        <w:pStyle w:val="ac"/>
      </w:pPr>
      <w:r>
        <w:t>|DocApp_MSWord\$#LSATTR_Подпись__Проверил_ММ_ГГ#$\H,100004505400045;|,|\OT,0,0,0\</w:t>
      </w:r>
    </w:p>
    <w:p w14:paraId="747851FC" w14:textId="77777777" w:rsidR="00BB7DC1" w:rsidRDefault="00BB7DC1">
      <w:pPr>
        <w:pStyle w:val="ac"/>
      </w:pPr>
      <w:r>
        <w:t>|DocApp_MSWord\$#LSATTR_Подпись__ГИП_ММ_ГГ#$\H,100004505000045;|,|\OT,0,0,0\</w:t>
      </w:r>
    </w:p>
    <w:p w14:paraId="46EE145A" w14:textId="77777777" w:rsidR="00BB7DC1" w:rsidRDefault="00BB7DC1">
      <w:pPr>
        <w:pStyle w:val="ac"/>
      </w:pPr>
      <w:r>
        <w:t>links_end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6EE145A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B95075" w14:textId="77777777" w:rsidR="00BB7DC1" w:rsidRDefault="00BB7DC1" w:rsidP="00CB5F1F">
      <w:pPr>
        <w:spacing w:after="0" w:line="240" w:lineRule="auto"/>
      </w:pPr>
      <w:r>
        <w:separator/>
      </w:r>
    </w:p>
  </w:endnote>
  <w:endnote w:type="continuationSeparator" w:id="0">
    <w:p w14:paraId="243137CD" w14:textId="77777777" w:rsidR="00BB7DC1" w:rsidRDefault="00BB7DC1" w:rsidP="00CB5F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pperplate Gothic Light">
    <w:altName w:val="MV Boli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39HrP24DhT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FranklinGothic-BookItalic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A3BED9" w14:textId="77777777" w:rsidR="00BB7DC1" w:rsidRPr="00EA7DA6" w:rsidRDefault="00BB7DC1" w:rsidP="00EA7DA6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3B2FDF" w14:textId="77777777" w:rsidR="00BB7DC1" w:rsidRPr="00EA7DA6" w:rsidRDefault="00BB7DC1" w:rsidP="00EA7DA6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79C87B" w14:textId="77777777" w:rsidR="00BB7DC1" w:rsidRPr="00F36749" w:rsidRDefault="00BB7DC1" w:rsidP="00F3674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D7CF10" w14:textId="77777777" w:rsidR="00BB7DC1" w:rsidRDefault="00BB7DC1" w:rsidP="00CB5F1F">
      <w:pPr>
        <w:spacing w:after="0" w:line="240" w:lineRule="auto"/>
      </w:pPr>
      <w:r>
        <w:separator/>
      </w:r>
    </w:p>
  </w:footnote>
  <w:footnote w:type="continuationSeparator" w:id="0">
    <w:p w14:paraId="0648829A" w14:textId="77777777" w:rsidR="00BB7DC1" w:rsidRDefault="00BB7DC1" w:rsidP="00CB5F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96C443" w14:textId="77777777" w:rsidR="00BB7DC1" w:rsidRPr="00354F39" w:rsidRDefault="00BB7DC1" w:rsidP="004378E0">
    <w:pPr>
      <w:pStyle w:val="22"/>
      <w:spacing w:before="0"/>
      <w:rPr>
        <w:lang w:val="en-US"/>
      </w:rPr>
    </w:pPr>
    <w:r>
      <mc:AlternateContent>
        <mc:Choice Requires="wps">
          <w:drawing>
            <wp:anchor distT="0" distB="0" distL="114300" distR="114300" simplePos="0" relativeHeight="251651072" behindDoc="0" locked="0" layoutInCell="1" allowOverlap="1" wp14:anchorId="0BF5DC42" wp14:editId="720F7B5B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5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DBA4416" w14:textId="4CBF4FCF" w:rsidR="00BB7DC1" w:rsidRPr="007E4B3B" w:rsidRDefault="00BB7DC1" w:rsidP="00F36749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F5DC42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7" type="#_x0000_t202" style="position:absolute;left:0;text-align:left;margin-left:14.2pt;margin-top:25.5pt;width:51.4pt;height:436.05pt;z-index: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" filled="f" stroked="f">
              <v:textbox style="layout-flow:vertical;mso-layout-flow-alt:bottom-to-top;mso-fit-shape-to-text:t" inset="0,0,0,0">
                <w:txbxContent>
                  <w:p w14:paraId="5DBA4416" w14:textId="4CBF4FCF" w:rsidR="00BB7DC1" w:rsidRPr="007E4B3B" w:rsidRDefault="00BB7DC1" w:rsidP="00F36749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50048" behindDoc="0" locked="1" layoutInCell="0" allowOverlap="1" wp14:anchorId="56FC58C7" wp14:editId="29E6BAE9">
              <wp:simplePos x="0" y="0"/>
              <wp:positionH relativeFrom="page">
                <wp:posOffset>154940</wp:posOffset>
              </wp:positionH>
              <wp:positionV relativeFrom="page">
                <wp:posOffset>208915</wp:posOffset>
              </wp:positionV>
              <wp:extent cx="7218045" cy="10338435"/>
              <wp:effectExtent l="2540" t="18415" r="18415" b="0"/>
              <wp:wrapNone/>
              <wp:docPr id="36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18045" cy="10338435"/>
                        <a:chOff x="244" y="329"/>
                        <a:chExt cx="11367" cy="16281"/>
                      </a:xfrm>
                    </wpg:grpSpPr>
                    <wpg:grpSp>
                      <wpg:cNvPr id="48" name="Group 17"/>
                      <wpg:cNvGrpSpPr>
                        <a:grpSpLocks/>
                      </wpg:cNvGrpSpPr>
                      <wpg:grpSpPr bwMode="auto">
                        <a:xfrm>
                          <a:off x="1117" y="329"/>
                          <a:ext cx="10493" cy="16165"/>
                          <a:chOff x="833" y="329"/>
                          <a:chExt cx="10493" cy="16165"/>
                        </a:xfrm>
                      </wpg:grpSpPr>
                      <wps:wsp>
                        <wps:cNvPr id="49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833" y="329"/>
                            <a:ext cx="10493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833" y="329"/>
                            <a:ext cx="0" cy="1616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11326" y="329"/>
                            <a:ext cx="0" cy="1616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s:wsp>
                      <wps:cNvPr id="52" name="Line 21"/>
                      <wps:cNvCnPr>
                        <a:cxnSpLocks noChangeShapeType="1"/>
                      </wps:cNvCnPr>
                      <wps:spPr bwMode="auto">
                        <a:xfrm>
                          <a:off x="1117" y="16494"/>
                          <a:ext cx="10494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3" name="Text Box 22"/>
                      <wps:cNvSpPr txBox="1">
                        <a:spLocks noChangeArrowheads="1"/>
                      </wps:cNvSpPr>
                      <wps:spPr bwMode="auto">
                        <a:xfrm>
                          <a:off x="5797" y="16103"/>
                          <a:ext cx="834" cy="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22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49030D" w14:textId="7B8B81C2" w:rsidR="00BB7DC1" w:rsidRPr="00162826" w:rsidRDefault="00BB7DC1" w:rsidP="00E30709">
                            <w:pPr>
                              <w:pStyle w:val="-5"/>
                            </w:pPr>
                            <w:r>
                              <w:rPr>
                                <w:lang w:val="en-US"/>
                              </w:rPr>
                              <w:t>20</w:t>
                            </w:r>
                            <w: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4" name="Text Box 23"/>
                      <wps:cNvSpPr txBox="1">
                        <a:spLocks noChangeArrowheads="1"/>
                      </wps:cNvSpPr>
                      <wps:spPr bwMode="auto">
                        <a:xfrm>
                          <a:off x="244" y="11626"/>
                          <a:ext cx="900" cy="49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681" w:type="dxa"/>
                              <w:tblInd w:w="65" w:type="dxa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12" w:space="0" w:color="auto"/>
                                <w:insideV w:val="single" w:sz="12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84"/>
                              <w:gridCol w:w="397"/>
                            </w:tblGrid>
                            <w:tr w:rsidR="00BB7DC1" w:rsidRPr="00482B78" w14:paraId="33A45C58" w14:textId="77777777" w:rsidTr="004378E0">
                              <w:trPr>
                                <w:cantSplit/>
                                <w:trHeight w:val="1418"/>
                              </w:trPr>
                              <w:tc>
                                <w:tcPr>
                                  <w:tcW w:w="284" w:type="dxa"/>
                                  <w:tcMar>
                                    <w:left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</w:tcPr>
                                <w:p w14:paraId="1A9D3C49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Взам. инв. №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extDirection w:val="btLr"/>
                                  <w:vAlign w:val="center"/>
                                </w:tcPr>
                                <w:p w14:paraId="1D1E6F66" w14:textId="77777777" w:rsidR="00BB7DC1" w:rsidRPr="00545C92" w:rsidRDefault="00BB7DC1" w:rsidP="00F36749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:rsidRPr="00482B78" w14:paraId="57969BEE" w14:textId="77777777" w:rsidTr="004378E0">
                              <w:trPr>
                                <w:cantSplit/>
                                <w:trHeight w:hRule="exact" w:val="1985"/>
                              </w:trPr>
                              <w:tc>
                                <w:tcPr>
                                  <w:tcW w:w="284" w:type="dxa"/>
                                  <w:tcMar>
                                    <w:left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</w:tcPr>
                                <w:p w14:paraId="43776FF7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Подп. и дата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extDirection w:val="btLr"/>
                                  <w:vAlign w:val="center"/>
                                </w:tcPr>
                                <w:p w14:paraId="580F21F5" w14:textId="77777777" w:rsidR="00BB7DC1" w:rsidRPr="00545C92" w:rsidRDefault="00BB7DC1" w:rsidP="00F36749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:rsidRPr="00482B78" w14:paraId="2001A6F1" w14:textId="77777777" w:rsidTr="004378E0">
                              <w:trPr>
                                <w:cantSplit/>
                                <w:trHeight w:hRule="exact" w:val="1418"/>
                              </w:trPr>
                              <w:tc>
                                <w:tcPr>
                                  <w:tcW w:w="284" w:type="dxa"/>
                                  <w:tcMar>
                                    <w:left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</w:tcPr>
                                <w:p w14:paraId="47E8D0D4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Инв. № подп.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Mar>
                                    <w:left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</w:tcPr>
                                <w:p w14:paraId="49A026E9" w14:textId="5028AA1D" w:rsidR="00BB7DC1" w:rsidRPr="00DB747D" w:rsidRDefault="00BB7DC1" w:rsidP="009279E0">
                                  <w:pPr>
                                    <w:pStyle w:val="10-"/>
                                    <w:rPr>
                                      <w:color w:val="FF0000"/>
                                    </w:rPr>
                                  </w:pPr>
                                  <w:fldSimple w:instr=" DOCPROPERTY LSATTR_Инвентарный__ \* MERGEFORMAT ">
                                    <w:r>
                                      <w:t>429538</w:t>
                                    </w:r>
                                  </w:fldSimple>
                                </w:p>
                              </w:tc>
                            </w:tr>
                          </w:tbl>
                          <w:p w14:paraId="7A6E2D69" w14:textId="77777777" w:rsidR="00BB7DC1" w:rsidRPr="00B9690E" w:rsidRDefault="00BB7DC1" w:rsidP="00F36749">
                            <w:pPr>
                              <w:pStyle w:val="a6"/>
                              <w:jc w:val="center"/>
                              <w:rPr>
                                <w:rFonts w:cs="Arial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6FC58C7" id="Group 16" o:spid="_x0000_s1028" style="position:absolute;left:0;text-align:left;margin-left:12.2pt;margin-top:16.45pt;width:568.35pt;height:814.05pt;z-index:251650048;mso-position-horizontal-relative:page;mso-position-vertical-relative:page" coordorigin="244,329" coordsize="11367,16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" o:allowincell="f">
              <v:group id="Group 17" o:spid="_x0000_s1029" style="position:absolute;left:1117;top:329;width:10493;height:16165" coordorigin="833,329" coordsize="10493,1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line id="Line 18" o:spid="_x0000_s1030" style="position:absolute;visibility:visible;mso-wrap-style:square" from="833,329" to="11326,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LuxAAAANs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qfw/yX+ALn4AwAA//8DAFBLAQItABQABgAIAAAAIQDb4fbL7gAAAIUBAAATAAAAAAAAAAAA&#10;AAAAAAAAAABbQ29udGVudF9UeXBlc10ueG1sUEsBAi0AFAAGAAgAAAAhAFr0LFu/AAAAFQEAAAsA&#10;AAAAAAAAAAAAAAAAHwEAAF9yZWxzLy5yZWxzUEsBAi0AFAAGAAgAAAAhAIysku7EAAAA2wAAAA8A&#10;AAAAAAAAAAAAAAAABwIAAGRycy9kb3ducmV2LnhtbFBLBQYAAAAAAwADALcAAAD4AgAAAAA=&#10;" strokeweight="1.5pt"/>
                <v:line id="Line 19" o:spid="_x0000_s1031" style="position:absolute;visibility:visible;mso-wrap-style:square" from="833,329" to="833,16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" strokeweight="1.5pt"/>
                <v:line id="Line 20" o:spid="_x0000_s1032" style="position:absolute;visibility:visible;mso-wrap-style:square" from="11326,329" to="11326,16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" strokeweight="1.5pt"/>
              </v:group>
              <v:line id="Line 21" o:spid="_x0000_s1033" style="position:absolute;visibility:visible;mso-wrap-style:square" from="1117,16494" to="11611,16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ZZCwwAAANsAAAAPAAAAZHJzL2Rvd25yZXYueG1sRI9Ba8JA&#10;FITvBf/D8oTe6kZLi0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B9GWQsMAAADbAAAADwAA&#10;AAAAAAAAAAAAAAAHAgAAZHJzL2Rvd25yZXYueG1sUEsFBgAAAAADAAMAtwAAAPcCAAAAAA==&#10;" strokeweight="1.5pt"/>
              <v:shape id="Text Box 22" o:spid="_x0000_s1034" type="#_x0000_t202" style="position:absolute;left:5797;top:16103;width:834;height: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" filled="f" stroked="f" strokeweight="1.75pt">
                <v:textbox>
                  <w:txbxContent>
                    <w:p w14:paraId="2E49030D" w14:textId="7B8B81C2" w:rsidR="00BB7DC1" w:rsidRPr="00162826" w:rsidRDefault="00BB7DC1" w:rsidP="00E30709">
                      <w:pPr>
                        <w:pStyle w:val="-5"/>
                      </w:pPr>
                      <w:r>
                        <w:rPr>
                          <w:lang w:val="en-US"/>
                        </w:rPr>
                        <w:t>20</w:t>
                      </w:r>
                      <w:r>
                        <w:t>22</w:t>
                      </w:r>
                    </w:p>
                  </w:txbxContent>
                </v:textbox>
              </v:shape>
              <v:shape id="Text Box 23" o:spid="_x0000_s1035" type="#_x0000_t202" style="position:absolute;left:244;top:11626;width:900;height:4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" filled="f" stroked="f">
                <v:textbox inset=",0,,0">
                  <w:txbxContent>
                    <w:tbl>
                      <w:tblPr>
                        <w:tblOverlap w:val="never"/>
                        <w:tblW w:w="681" w:type="dxa"/>
                        <w:tblInd w:w="6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12" w:space="0" w:color="auto"/>
                          <w:insideV w:val="single" w:sz="12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84"/>
                        <w:gridCol w:w="397"/>
                      </w:tblGrid>
                      <w:tr w:rsidR="00BB7DC1" w:rsidRPr="00482B78" w14:paraId="33A45C58" w14:textId="77777777" w:rsidTr="004378E0">
                        <w:trPr>
                          <w:cantSplit/>
                          <w:trHeight w:val="1418"/>
                        </w:trPr>
                        <w:tc>
                          <w:tcPr>
                            <w:tcW w:w="284" w:type="dxa"/>
                            <w:tcMar>
                              <w:left w:w="0" w:type="dxa"/>
                              <w:right w:w="0" w:type="dxa"/>
                            </w:tcMar>
                            <w:textDirection w:val="btLr"/>
                            <w:vAlign w:val="center"/>
                          </w:tcPr>
                          <w:p w14:paraId="1A9D3C49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14:paraId="1D1E6F66" w14:textId="77777777" w:rsidR="00BB7DC1" w:rsidRPr="00545C92" w:rsidRDefault="00BB7DC1" w:rsidP="00F36749">
                            <w:pPr>
                              <w:pStyle w:val="10-"/>
                            </w:pPr>
                          </w:p>
                        </w:tc>
                      </w:tr>
                      <w:tr w:rsidR="00BB7DC1" w:rsidRPr="00482B78" w14:paraId="57969BEE" w14:textId="77777777" w:rsidTr="004378E0">
                        <w:trPr>
                          <w:cantSplit/>
                          <w:trHeight w:hRule="exact" w:val="1985"/>
                        </w:trPr>
                        <w:tc>
                          <w:tcPr>
                            <w:tcW w:w="284" w:type="dxa"/>
                            <w:tcMar>
                              <w:left w:w="0" w:type="dxa"/>
                              <w:right w:w="0" w:type="dxa"/>
                            </w:tcMar>
                            <w:textDirection w:val="btLr"/>
                            <w:vAlign w:val="center"/>
                          </w:tcPr>
                          <w:p w14:paraId="43776FF7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14:paraId="580F21F5" w14:textId="77777777" w:rsidR="00BB7DC1" w:rsidRPr="00545C92" w:rsidRDefault="00BB7DC1" w:rsidP="00F36749">
                            <w:pPr>
                              <w:pStyle w:val="10-"/>
                            </w:pPr>
                          </w:p>
                        </w:tc>
                      </w:tr>
                      <w:tr w:rsidR="00BB7DC1" w:rsidRPr="00482B78" w14:paraId="2001A6F1" w14:textId="77777777" w:rsidTr="004378E0">
                        <w:trPr>
                          <w:cantSplit/>
                          <w:trHeight w:hRule="exact" w:val="1418"/>
                        </w:trPr>
                        <w:tc>
                          <w:tcPr>
                            <w:tcW w:w="284" w:type="dxa"/>
                            <w:tcMar>
                              <w:left w:w="0" w:type="dxa"/>
                              <w:right w:w="0" w:type="dxa"/>
                            </w:tcMar>
                            <w:textDirection w:val="btLr"/>
                            <w:vAlign w:val="center"/>
                          </w:tcPr>
                          <w:p w14:paraId="47E8D0D4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Инв. № подп.</w:t>
                            </w:r>
                          </w:p>
                        </w:tc>
                        <w:tc>
                          <w:tcPr>
                            <w:tcW w:w="397" w:type="dxa"/>
                            <w:tcMar>
                              <w:left w:w="0" w:type="dxa"/>
                              <w:right w:w="0" w:type="dxa"/>
                            </w:tcMar>
                            <w:textDirection w:val="btLr"/>
                            <w:vAlign w:val="center"/>
                          </w:tcPr>
                          <w:p w14:paraId="49A026E9" w14:textId="5028AA1D" w:rsidR="00BB7DC1" w:rsidRPr="00DB747D" w:rsidRDefault="00BB7DC1" w:rsidP="009279E0">
                            <w:pPr>
                              <w:pStyle w:val="10-"/>
                              <w:rPr>
                                <w:color w:val="FF0000"/>
                              </w:rPr>
                            </w:pPr>
                            <w:fldSimple w:instr=" DOCPROPERTY LSATTR_Инвентарный__ \* MERGEFORMAT ">
                              <w:r>
                                <w:t>429538</w:t>
                              </w:r>
                            </w:fldSimple>
                          </w:p>
                        </w:tc>
                      </w:tr>
                    </w:tbl>
                    <w:p w14:paraId="7A6E2D69" w14:textId="77777777" w:rsidR="00BB7DC1" w:rsidRPr="00B9690E" w:rsidRDefault="00BB7DC1" w:rsidP="00F36749">
                      <w:pPr>
                        <w:pStyle w:val="a6"/>
                        <w:jc w:val="center"/>
                        <w:rPr>
                          <w:rFonts w:cs="Arial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11DF44" w14:textId="77777777" w:rsidR="00BB7DC1" w:rsidRPr="00354F39" w:rsidRDefault="00BB7DC1" w:rsidP="004378E0">
    <w:pPr>
      <w:pStyle w:val="22"/>
      <w:spacing w:before="0"/>
      <w:rPr>
        <w:lang w:val="en-US"/>
      </w:rPr>
    </w:pPr>
    <w:r>
      <mc:AlternateContent>
        <mc:Choice Requires="wps">
          <w:drawing>
            <wp:anchor distT="45720" distB="45720" distL="114300" distR="114300" simplePos="0" relativeHeight="251665408" behindDoc="1" locked="1" layoutInCell="0" allowOverlap="1" wp14:anchorId="139D56B6" wp14:editId="16144455">
              <wp:simplePos x="0" y="0"/>
              <wp:positionH relativeFrom="page">
                <wp:posOffset>3649980</wp:posOffset>
              </wp:positionH>
              <wp:positionV relativeFrom="page">
                <wp:posOffset>10191750</wp:posOffset>
              </wp:positionV>
              <wp:extent cx="610235" cy="274320"/>
              <wp:effectExtent l="1905" t="0" r="0" b="1905"/>
              <wp:wrapNone/>
              <wp:docPr id="35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0235" cy="2743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3B7F87" w14:textId="3AE65C04" w:rsidR="00BB7DC1" w:rsidRPr="00162826" w:rsidRDefault="00BB7DC1" w:rsidP="00E30709">
                          <w:pPr>
                            <w:pStyle w:val="-5"/>
                          </w:pPr>
                          <w:r>
                            <w:rPr>
                              <w:lang w:val="en-US"/>
                            </w:rPr>
                            <w:t>20</w:t>
                          </w:r>
                          <w:r>
                            <w:t>22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9D56B6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36" type="#_x0000_t202" style="position:absolute;left:0;text-align:left;margin-left:287.4pt;margin-top:802.5pt;width:48.05pt;height:21.6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" o:allowincell="f" stroked="f">
              <v:textbox>
                <w:txbxContent>
                  <w:p w14:paraId="413B7F87" w14:textId="3AE65C04" w:rsidR="00BB7DC1" w:rsidRPr="00162826" w:rsidRDefault="00BB7DC1" w:rsidP="00E30709">
                    <w:pPr>
                      <w:pStyle w:val="-5"/>
                    </w:pPr>
                    <w:r>
                      <w:rPr>
                        <w:lang w:val="en-US"/>
                      </w:rPr>
                      <w:t>20</w:t>
                    </w:r>
                    <w:r>
                      <w:t>22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2096" behindDoc="0" locked="0" layoutInCell="1" allowOverlap="1" wp14:anchorId="228E3DE8" wp14:editId="45E9BCA1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47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448AEE9" w14:textId="6E7DB158" w:rsidR="00BB7DC1" w:rsidRPr="007E4B3B" w:rsidRDefault="00BB7DC1" w:rsidP="00F36749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8E3DE8" id="Text Box 29" o:spid="_x0000_s1037" type="#_x0000_t202" style="position:absolute;left:0;text-align:left;margin-left:14.2pt;margin-top:25.5pt;width:51.4pt;height:436.05pt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" filled="f" stroked="f">
              <v:textbox style="layout-flow:vertical;mso-layout-flow-alt:bottom-to-top;mso-fit-shape-to-text:t" inset="0,0,0,0">
                <w:txbxContent>
                  <w:p w14:paraId="4448AEE9" w14:textId="6E7DB158" w:rsidR="00BB7DC1" w:rsidRPr="007E4B3B" w:rsidRDefault="00BB7DC1" w:rsidP="00F36749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1137EF" w14:textId="77777777" w:rsidR="00BB7DC1" w:rsidRPr="009279E0" w:rsidRDefault="00BB7DC1" w:rsidP="009279E0">
    <w:pPr>
      <w:pStyle w:val="22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 wp14:anchorId="32F6540A" wp14:editId="2F02DE86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34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C8ADC87" w14:textId="34ED9C8C" w:rsidR="00BB7DC1" w:rsidRPr="007E4B3B" w:rsidRDefault="00BB7DC1" w:rsidP="009279E0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F6540A"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038" type="#_x0000_t202" style="position:absolute;left:0;text-align:left;margin-left:14.2pt;margin-top:25.5pt;width:51.4pt;height:436.0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" filled="f" stroked="f">
              <v:textbox style="layout-flow:vertical;mso-layout-flow-alt:bottom-to-top;mso-fit-shape-to-text:t" inset="0,0,0,0">
                <w:txbxContent>
                  <w:p w14:paraId="2C8ADC87" w14:textId="34ED9C8C" w:rsidR="00BB7DC1" w:rsidRPr="007E4B3B" w:rsidRDefault="00BB7DC1" w:rsidP="009279E0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57216" behindDoc="0" locked="1" layoutInCell="0" allowOverlap="1" wp14:anchorId="1C1F7AD2" wp14:editId="7EB79058">
              <wp:simplePos x="0" y="0"/>
              <wp:positionH relativeFrom="page">
                <wp:posOffset>154940</wp:posOffset>
              </wp:positionH>
              <wp:positionV relativeFrom="page">
                <wp:posOffset>205740</wp:posOffset>
              </wp:positionV>
              <wp:extent cx="7217410" cy="10335260"/>
              <wp:effectExtent l="2540" t="15240" r="9525" b="3175"/>
              <wp:wrapNone/>
              <wp:docPr id="24" name="Group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17410" cy="10335260"/>
                        <a:chOff x="244" y="249"/>
                        <a:chExt cx="11366" cy="16276"/>
                      </a:xfrm>
                    </wpg:grpSpPr>
                    <wps:wsp>
                      <wps:cNvPr id="27" name="Text Box 95"/>
                      <wps:cNvSpPr txBox="1">
                        <a:spLocks noChangeArrowheads="1"/>
                      </wps:cNvSpPr>
                      <wps:spPr bwMode="auto">
                        <a:xfrm>
                          <a:off x="244" y="11541"/>
                          <a:ext cx="900" cy="49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675" w:type="dxa"/>
                              <w:tblInd w:w="65" w:type="dxa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12" w:space="0" w:color="auto"/>
                                <w:insideV w:val="single" w:sz="12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80"/>
                              <w:gridCol w:w="395"/>
                            </w:tblGrid>
                            <w:tr w:rsidR="00BB7DC1" w14:paraId="6AB5E37A" w14:textId="77777777">
                              <w:trPr>
                                <w:cantSplit/>
                                <w:trHeight w:val="1418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7E254C39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Взам. инв. №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extDirection w:val="btLr"/>
                                  <w:vAlign w:val="center"/>
                                </w:tcPr>
                                <w:p w14:paraId="77EA185F" w14:textId="77777777" w:rsidR="00BB7DC1" w:rsidRDefault="00BB7DC1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14:paraId="5175566E" w14:textId="77777777">
                              <w:trPr>
                                <w:cantSplit/>
                                <w:trHeight w:hRule="exact" w:val="1985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5EE4BFF8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Подп. и дата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extDirection w:val="btLr"/>
                                  <w:vAlign w:val="center"/>
                                </w:tcPr>
                                <w:p w14:paraId="08A58894" w14:textId="77777777" w:rsidR="00BB7DC1" w:rsidRDefault="00BB7DC1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14:paraId="19413D80" w14:textId="77777777">
                              <w:trPr>
                                <w:cantSplit/>
                                <w:trHeight w:hRule="exact" w:val="1418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1D818A70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Инв. № подп.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0DA8A150" w14:textId="1F6BC43A" w:rsidR="00BB7DC1" w:rsidRPr="009279E0" w:rsidRDefault="00BB7DC1" w:rsidP="009279E0">
                                  <w:pPr>
                                    <w:pStyle w:val="10-"/>
                                  </w:pPr>
                                  <w:fldSimple w:instr=" DOCPROPERTY LSATTR_Инвентарный__ \* MERGEFORMAT ">
                                    <w:r>
                                      <w:t>429538</w:t>
                                    </w:r>
                                  </w:fldSimple>
                                </w:p>
                              </w:tc>
                            </w:tr>
                          </w:tbl>
                          <w:p w14:paraId="76E11D41" w14:textId="77777777" w:rsidR="00BB7DC1" w:rsidRDefault="00BB7DC1" w:rsidP="009279E0">
                            <w:pPr>
                              <w:pStyle w:val="a6"/>
                              <w:rPr>
                                <w:rFonts w:ascii="Arial" w:hAnsi="Arial" w:cs="Arial"/>
                                <w:sz w:val="12"/>
                                <w:szCs w:val="12"/>
                                <w:lang w:eastAsia="ar-S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  <wpg:grpSp>
                      <wpg:cNvPr id="28" name="Group 96"/>
                      <wpg:cNvGrpSpPr>
                        <a:grpSpLocks/>
                      </wpg:cNvGrpSpPr>
                      <wpg:grpSpPr bwMode="auto">
                        <a:xfrm>
                          <a:off x="1117" y="249"/>
                          <a:ext cx="10493" cy="16165"/>
                          <a:chOff x="1117" y="329"/>
                          <a:chExt cx="10493" cy="16165"/>
                        </a:xfrm>
                      </wpg:grpSpPr>
                      <wpg:grpSp>
                        <wpg:cNvPr id="29" name="Group 97"/>
                        <wpg:cNvGrpSpPr>
                          <a:grpSpLocks/>
                        </wpg:cNvGrpSpPr>
                        <wpg:grpSpPr bwMode="auto">
                          <a:xfrm>
                            <a:off x="1117" y="329"/>
                            <a:ext cx="10493" cy="16165"/>
                            <a:chOff x="1787" y="4557"/>
                            <a:chExt cx="9720" cy="360"/>
                          </a:xfrm>
                        </wpg:grpSpPr>
                        <wps:wsp>
                          <wps:cNvPr id="30" name="Line 9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87" y="4557"/>
                              <a:ext cx="9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87" y="4557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1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507" y="4557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3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11022" y="335"/>
                            <a:ext cx="588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43AAA2" w14:textId="77777777" w:rsidR="00BB7DC1" w:rsidRDefault="00BB7DC1" w:rsidP="00F13DAF">
                              <w:pPr>
                                <w:pStyle w:val="10-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=</w:instrTex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PAGE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instrText>2</w:instrTex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instrText>+1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</w:p>
                            <w:p w14:paraId="61F5F3B3" w14:textId="77777777" w:rsidR="00BB7DC1" w:rsidRDefault="00BB7DC1" w:rsidP="009279E0">
                              <w:pPr>
                                <w:pStyle w:val="10-"/>
                              </w:pPr>
                            </w:p>
                            <w:p w14:paraId="3392F4C4" w14:textId="77777777" w:rsidR="00BB7DC1" w:rsidRDefault="00BB7DC1" w:rsidP="009279E0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36000" rIns="91440" bIns="360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C1F7AD2" id="Group 94" o:spid="_x0000_s1039" style="position:absolute;left:0;text-align:left;margin-left:12.2pt;margin-top:16.2pt;width:568.3pt;height:813.8pt;z-index:251657216;mso-position-horizontal-relative:page;mso-position-vertical-relative:page" coordorigin="244,249" coordsize="11366,16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" o:allowincell="f">
              <v:shape id="Text Box 95" o:spid="_x0000_s1040" type="#_x0000_t202" style="position:absolute;left:244;top:11541;width:900;height:4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" filled="f" stroked="f">
                <v:textbox inset=",0,,0">
                  <w:txbxContent>
                    <w:tbl>
                      <w:tblPr>
                        <w:tblOverlap w:val="never"/>
                        <w:tblW w:w="675" w:type="dxa"/>
                        <w:tblInd w:w="6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12" w:space="0" w:color="auto"/>
                          <w:insideV w:val="single" w:sz="12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80"/>
                        <w:gridCol w:w="395"/>
                      </w:tblGrid>
                      <w:tr w:rsidR="00BB7DC1" w14:paraId="6AB5E37A" w14:textId="77777777">
                        <w:trPr>
                          <w:cantSplit/>
                          <w:trHeight w:val="1418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7E254C39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extDirection w:val="btLr"/>
                            <w:vAlign w:val="center"/>
                          </w:tcPr>
                          <w:p w14:paraId="77EA185F" w14:textId="77777777" w:rsidR="00BB7DC1" w:rsidRDefault="00BB7DC1">
                            <w:pPr>
                              <w:pStyle w:val="10-"/>
                            </w:pPr>
                          </w:p>
                        </w:tc>
                      </w:tr>
                      <w:tr w:rsidR="00BB7DC1" w14:paraId="5175566E" w14:textId="77777777">
                        <w:trPr>
                          <w:cantSplit/>
                          <w:trHeight w:hRule="exact" w:val="1985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5EE4BFF8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extDirection w:val="btLr"/>
                            <w:vAlign w:val="center"/>
                          </w:tcPr>
                          <w:p w14:paraId="08A58894" w14:textId="77777777" w:rsidR="00BB7DC1" w:rsidRDefault="00BB7DC1">
                            <w:pPr>
                              <w:pStyle w:val="10-"/>
                            </w:pPr>
                          </w:p>
                        </w:tc>
                      </w:tr>
                      <w:tr w:rsidR="00BB7DC1" w14:paraId="19413D80" w14:textId="77777777">
                        <w:trPr>
                          <w:cantSplit/>
                          <w:trHeight w:hRule="exact" w:val="1418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1D818A70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Инв. № подп.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0DA8A150" w14:textId="1F6BC43A" w:rsidR="00BB7DC1" w:rsidRPr="009279E0" w:rsidRDefault="00BB7DC1" w:rsidP="009279E0">
                            <w:pPr>
                              <w:pStyle w:val="10-"/>
                            </w:pPr>
                            <w:fldSimple w:instr=" DOCPROPERTY LSATTR_Инвентарный__ \* MERGEFORMAT ">
                              <w:r>
                                <w:t>429538</w:t>
                              </w:r>
                            </w:fldSimple>
                          </w:p>
                        </w:tc>
                      </w:tr>
                    </w:tbl>
                    <w:p w14:paraId="76E11D41" w14:textId="77777777" w:rsidR="00BB7DC1" w:rsidRDefault="00BB7DC1" w:rsidP="009279E0">
                      <w:pPr>
                        <w:pStyle w:val="a6"/>
                        <w:rPr>
                          <w:rFonts w:ascii="Arial" w:hAnsi="Arial" w:cs="Arial"/>
                          <w:sz w:val="12"/>
                          <w:szCs w:val="12"/>
                          <w:lang w:eastAsia="ar-SA"/>
                        </w:rPr>
                      </w:pPr>
                    </w:p>
                  </w:txbxContent>
                </v:textbox>
              </v:shape>
              <v:group id="Group 96" o:spid="_x0000_s1041" style="position:absolute;left:1117;top:249;width:10493;height:16165" coordorigin="1117,329" coordsize="10493,1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<v:group id="Group 97" o:spid="_x0000_s1042" style="position:absolute;left:1117;top:329;width:10493;height:16165" coordorigin="1787,4557" coordsize="972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line id="Line 98" o:spid="_x0000_s1043" style="position:absolute;visibility:visible;mso-wrap-style:square" from="1787,4557" to="11507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" strokeweight="1.5pt"/>
                  <v:line id="Line 99" o:spid="_x0000_s1044" style="position:absolute;visibility:visible;mso-wrap-style:square" from="1787,4557" to="178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" strokeweight="1.5pt"/>
                  <v:line id="Line 100" o:spid="_x0000_s1045" style="position:absolute;visibility:visible;mso-wrap-style:square" from="11507,4557" to="1150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" strokeweight="1.5pt"/>
                </v:group>
                <v:rect id="Rectangle 101" o:spid="_x0000_s1046" style="position:absolute;left:11022;top:335;width:588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" strokeweight="1.5pt">
                  <v:textbox inset=",1mm,,1mm">
                    <w:txbxContent>
                      <w:p w14:paraId="7F43AAA2" w14:textId="77777777" w:rsidR="00BB7DC1" w:rsidRDefault="00BB7DC1" w:rsidP="00F13DAF">
                        <w:pPr>
                          <w:pStyle w:val="10-"/>
                        </w:pPr>
                        <w:r>
                          <w:fldChar w:fldCharType="begin"/>
                        </w:r>
                        <w:r>
                          <w:instrText xml:space="preserve"> =</w:instrText>
                        </w:r>
                        <w:r>
                          <w:fldChar w:fldCharType="begin"/>
                        </w:r>
                        <w:r>
                          <w:instrText xml:space="preserve"> PAGE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instrText>2</w:instrTex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instrText>+1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fldChar w:fldCharType="end"/>
                        </w:r>
                      </w:p>
                      <w:p w14:paraId="61F5F3B3" w14:textId="77777777" w:rsidR="00BB7DC1" w:rsidRDefault="00BB7DC1" w:rsidP="009279E0">
                        <w:pPr>
                          <w:pStyle w:val="10-"/>
                        </w:pPr>
                      </w:p>
                      <w:p w14:paraId="3392F4C4" w14:textId="77777777" w:rsidR="00BB7DC1" w:rsidRDefault="00BB7DC1" w:rsidP="009279E0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rect>
              </v:group>
              <w10:wrap anchorx="page" anchory="page"/>
              <w10:anchorlock/>
            </v:group>
          </w:pict>
        </mc:Fallback>
      </mc:AlternateContent>
    </w:r>
    <w:r>
      <mc:AlternateContent>
        <mc:Choice Requires="wps">
          <w:drawing>
            <wp:anchor distT="0" distB="0" distL="0" distR="0" simplePos="0" relativeHeight="251656192" behindDoc="0" locked="1" layoutInCell="0" allowOverlap="1" wp14:anchorId="632979CD" wp14:editId="493294CC">
              <wp:simplePos x="0" y="0"/>
              <wp:positionH relativeFrom="page">
                <wp:posOffset>698500</wp:posOffset>
              </wp:positionH>
              <wp:positionV relativeFrom="page">
                <wp:posOffset>9898380</wp:posOffset>
              </wp:positionV>
              <wp:extent cx="6696075" cy="642620"/>
              <wp:effectExtent l="0" t="0" r="9525" b="5080"/>
              <wp:wrapSquare wrapText="bothSides"/>
              <wp:docPr id="23" name="Text 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6075" cy="642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500" w:type="dxa"/>
                            <w:jc w:val="center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423"/>
                            <w:gridCol w:w="606"/>
                            <w:gridCol w:w="683"/>
                            <w:gridCol w:w="684"/>
                            <w:gridCol w:w="889"/>
                            <w:gridCol w:w="607"/>
                            <w:gridCol w:w="6019"/>
                            <w:gridCol w:w="589"/>
                          </w:tblGrid>
                          <w:tr w:rsidR="00BB7DC1" w14:paraId="55A016D6" w14:textId="77777777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462FE2DE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61F315F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5B5D15E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B2DE469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AA03AC7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FFBCBB1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13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9C2389E" w14:textId="06BE757D" w:rsidR="00BB7DC1" w:rsidRPr="009228EB" w:rsidRDefault="00BB7DC1">
                                <w:pPr>
                                  <w:pStyle w:val="10-"/>
                                  <w:ind w:left="-57" w:right="-57"/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9228EB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instrText xml:space="preserve"> DOCPROPERTY LSATTR_Обозначение \* MERGEFORMAT </w:instrText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t>Г.9.0000.24056-СТН/ГТП-500.000-ПЗ</w:t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t>.С</w:t>
                                </w:r>
                              </w:p>
                            </w:tc>
                            <w:tc>
                              <w:tcPr>
                                <w:tcW w:w="58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B02CDDB" w14:textId="77777777" w:rsidR="00BB7DC1" w:rsidRDefault="00BB7DC1">
                                <w:pPr>
                                  <w:pStyle w:val="75-0"/>
                                </w:pPr>
                                <w:r>
                                  <w:rPr>
                                    <w:lang w:val="en-US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BB7DC1" w14:paraId="13CD5B57" w14:textId="77777777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998E622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9C190BF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1DAECE5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6BECA43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062213E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FA20424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13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585B0E5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8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34E01689" w14:textId="77777777" w:rsidR="00BB7DC1" w:rsidRDefault="00BB7DC1">
                                <w:pPr>
                                  <w:pStyle w:val="10-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\* MERGEFORMAT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BB7DC1" w14:paraId="5AEE1CE6" w14:textId="77777777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835DCB7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Изм</w:t>
                                </w: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5613697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D781E18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4272D06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DF722C2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CFD55AE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013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6DCCA895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88" w:type="dxa"/>
                                <w:vMerge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F6C5B0E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</w:tbl>
                        <w:p w14:paraId="7BD78435" w14:textId="77777777" w:rsidR="00BB7DC1" w:rsidRDefault="00BB7DC1" w:rsidP="009279E0">
                          <w:pPr>
                            <w:pStyle w:val="8-4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32979CD" id="Text Box 93" o:spid="_x0000_s1047" type="#_x0000_t202" style="position:absolute;left:0;text-align:left;margin-left:55pt;margin-top:779.4pt;width:527.25pt;height:50.6pt;z-index: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" o:allowincell="f" filled="f" stroked="f">
              <v:textbox inset="0,0,0,0">
                <w:txbxContent>
                  <w:tbl>
                    <w:tblPr>
                      <w:tblW w:w="10500" w:type="dxa"/>
                      <w:jc w:val="center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423"/>
                      <w:gridCol w:w="606"/>
                      <w:gridCol w:w="683"/>
                      <w:gridCol w:w="684"/>
                      <w:gridCol w:w="889"/>
                      <w:gridCol w:w="607"/>
                      <w:gridCol w:w="6019"/>
                      <w:gridCol w:w="589"/>
                    </w:tblGrid>
                    <w:tr w:rsidR="00BB7DC1" w14:paraId="55A016D6" w14:textId="77777777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462FE2DE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61F315F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5B5D15E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B2DE469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AA03AC7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FFBCBB1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13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9C2389E" w14:textId="06BE757D" w:rsidR="00BB7DC1" w:rsidRPr="009228EB" w:rsidRDefault="00BB7DC1">
                          <w:pPr>
                            <w:pStyle w:val="10-"/>
                            <w:ind w:left="-57" w:right="-57"/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</w:pPr>
                          <w:r w:rsidRPr="009228EB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9228EB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instrText xml:space="preserve"> DOCPROPERTY LSATTR_Обозначение \* MERGEFORMAT </w:instrText>
                          </w:r>
                          <w:r w:rsidRPr="009228EB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t>Г.9.0000.24056-СТН/ГТП-500.000-ПЗ</w:t>
                          </w:r>
                          <w:r w:rsidRPr="009228EB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end"/>
                          </w:r>
                          <w:r w:rsidRPr="009228EB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t>.С</w:t>
                          </w:r>
                        </w:p>
                      </w:tc>
                      <w:tc>
                        <w:tcPr>
                          <w:tcW w:w="58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B02CDDB" w14:textId="77777777" w:rsidR="00BB7DC1" w:rsidRDefault="00BB7DC1">
                          <w:pPr>
                            <w:pStyle w:val="75-0"/>
                          </w:pPr>
                          <w:r>
                            <w:rPr>
                              <w:lang w:val="en-US"/>
                            </w:rPr>
                            <w:t>Лист</w:t>
                          </w:r>
                        </w:p>
                      </w:tc>
                    </w:tr>
                    <w:tr w:rsidR="00BB7DC1" w14:paraId="13CD5B57" w14:textId="77777777">
                      <w:trPr>
                        <w:trHeight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998E622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9C190BF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1DAECE5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6BECA43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062213E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FA20424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13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585B0E5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588" w:type="dxa"/>
                          <w:vMerge w:val="restart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34E01689" w14:textId="77777777" w:rsidR="00BB7DC1" w:rsidRDefault="00BB7DC1">
                          <w:pPr>
                            <w:pStyle w:val="10-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BB7DC1" w14:paraId="5AEE1CE6" w14:textId="77777777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835DCB7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Изм</w:t>
                          </w: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5613697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Кол.уч.</w:t>
                          </w: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D781E18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Лист</w:t>
                          </w: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4272D06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№ док.</w:t>
                          </w: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DF722C2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Подп.</w:t>
                          </w: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CFD55AE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Дата</w:t>
                          </w:r>
                        </w:p>
                      </w:tc>
                      <w:tc>
                        <w:tcPr>
                          <w:tcW w:w="6013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6DCCA895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588" w:type="dxa"/>
                          <w:vMerge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F6C5B0E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</w:tr>
                  </w:tbl>
                  <w:p w14:paraId="7BD78435" w14:textId="77777777" w:rsidR="00BB7DC1" w:rsidRDefault="00BB7DC1" w:rsidP="009279E0">
                    <w:pPr>
                      <w:pStyle w:val="8-4"/>
                    </w:pPr>
                  </w:p>
                </w:txbxContent>
              </v:textbox>
              <w10:wrap type="square" anchorx="page" anchory="page"/>
              <w10:anchorlock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E7DD9D" w14:textId="77777777" w:rsidR="00BB7DC1" w:rsidRPr="00EA7DA6" w:rsidRDefault="00BB7DC1" w:rsidP="00EA7DA6">
    <w:pPr>
      <w:pStyle w:val="22"/>
    </w:pPr>
    <w:r>
      <mc:AlternateContent>
        <mc:Choice Requires="wpg">
          <w:drawing>
            <wp:anchor distT="0" distB="0" distL="114300" distR="114300" simplePos="0" relativeHeight="251654144" behindDoc="0" locked="1" layoutInCell="0" allowOverlap="1" wp14:anchorId="34834275" wp14:editId="2A994F02">
              <wp:simplePos x="0" y="0"/>
              <wp:positionH relativeFrom="page">
                <wp:posOffset>154940</wp:posOffset>
              </wp:positionH>
              <wp:positionV relativeFrom="page">
                <wp:posOffset>198120</wp:posOffset>
              </wp:positionV>
              <wp:extent cx="7217410" cy="10343515"/>
              <wp:effectExtent l="2540" t="17145" r="9525" b="2540"/>
              <wp:wrapNone/>
              <wp:docPr id="12" name="Group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17410" cy="10343515"/>
                        <a:chOff x="244" y="324"/>
                        <a:chExt cx="11366" cy="16289"/>
                      </a:xfrm>
                    </wpg:grpSpPr>
                    <wpg:grpSp>
                      <wpg:cNvPr id="13" name="Group 62"/>
                      <wpg:cNvGrpSpPr>
                        <a:grpSpLocks/>
                      </wpg:cNvGrpSpPr>
                      <wpg:grpSpPr bwMode="auto">
                        <a:xfrm>
                          <a:off x="244" y="324"/>
                          <a:ext cx="11366" cy="16289"/>
                          <a:chOff x="244" y="249"/>
                          <a:chExt cx="11366" cy="16289"/>
                        </a:xfrm>
                      </wpg:grpSpPr>
                      <wps:wsp>
                        <wps:cNvPr id="15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244" y="7730"/>
                            <a:ext cx="900" cy="8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840" w:type="dxa"/>
                                <w:tbl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  <w:insideH w:val="single" w:sz="12" w:space="0" w:color="auto"/>
                                  <w:insideV w:val="single" w:sz="12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59"/>
                                <w:gridCol w:w="122"/>
                                <w:gridCol w:w="162"/>
                                <w:gridCol w:w="118"/>
                                <w:gridCol w:w="279"/>
                              </w:tblGrid>
                              <w:tr w:rsidR="00BB7DC1" w14:paraId="633D5032" w14:textId="77777777">
                                <w:trPr>
                                  <w:cantSplit/>
                                  <w:trHeight w:val="567"/>
                                </w:trPr>
                                <w:tc>
                                  <w:tcPr>
                                    <w:tcW w:w="280" w:type="dxa"/>
                                    <w:gridSpan w:val="2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  <w:hideMark/>
                                  </w:tcPr>
                                  <w:p w14:paraId="63FC364C" w14:textId="77777777" w:rsidR="00BB7DC1" w:rsidRPr="009279E0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  <w:r w:rsidRPr="009279E0">
                                      <w:t>Согласовано</w:t>
                                    </w: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5DBBF8E5" w14:textId="77777777" w:rsidR="00BB7DC1" w:rsidRDefault="00BB7DC1">
                                    <w:pPr>
                                      <w:pStyle w:val="10-"/>
                                      <w:rPr>
                                        <w:rFonts w:cs="Times New Roman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0F4849A1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0F12E32E" w14:textId="77777777">
                                <w:trPr>
                                  <w:cantSplit/>
                                  <w:trHeight w:val="851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423A7C89" w14:textId="77777777" w:rsidR="00BB7DC1" w:rsidRDefault="00BB7DC1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  <w:lang w:eastAsia="ar-SA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58C85C99" w14:textId="77777777" w:rsidR="00BB7DC1" w:rsidRDefault="00BB7DC1">
                                    <w:pPr>
                                      <w:pStyle w:val="10-"/>
                                      <w:rPr>
                                        <w:rFonts w:cs="Times New Roman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199548B4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4F1A196B" w14:textId="77777777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62A2219E" w14:textId="77777777" w:rsidR="00BB7DC1" w:rsidRDefault="00BB7DC1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  <w:lang w:eastAsia="ar-SA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00F0964D" w14:textId="77777777" w:rsidR="00BB7DC1" w:rsidRDefault="00BB7DC1">
                                    <w:pPr>
                                      <w:pStyle w:val="10-"/>
                                      <w:rPr>
                                        <w:rFonts w:cs="Times New Roman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28C2AAAB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4E60B37F" w14:textId="77777777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374E0529" w14:textId="77777777" w:rsidR="00BB7DC1" w:rsidRDefault="00BB7DC1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  <w:lang w:eastAsia="ar-SA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4728CB9D" w14:textId="77777777" w:rsidR="00BB7DC1" w:rsidRDefault="00BB7DC1">
                                    <w:pPr>
                                      <w:pStyle w:val="10-"/>
                                      <w:rPr>
                                        <w:rFonts w:cs="Times New Roman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03181816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19F46E92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val="1418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6ED2EF1F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Взам. инв. №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2D2C5CE4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54914143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hRule="exact" w:val="1985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5142A56A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Подп. и дата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04D0AD33" w14:textId="77777777" w:rsidR="00BB7DC1" w:rsidRPr="00DB747D" w:rsidRDefault="00BB7DC1">
                                    <w:pPr>
                                      <w:pStyle w:val="10-"/>
                                      <w:rPr>
                                        <w:color w:val="FF0000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26CEF49F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hRule="exact" w:val="1418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638188F8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Инв. № подп.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7B7085EE" w14:textId="3FF20020" w:rsidR="00BB7DC1" w:rsidRPr="002D32E0" w:rsidRDefault="00BB7DC1" w:rsidP="009279E0">
                                    <w:pPr>
                                      <w:pStyle w:val="10-"/>
                                    </w:pPr>
                                    <w:fldSimple w:instr=" DOCPROPERTY LSATTR_Инвентарный__ \* MERGEFORMAT ">
                                      <w:r>
                                        <w:t>429538</w:t>
                                      </w:r>
                                    </w:fldSimple>
                                  </w:p>
                                </w:tc>
                              </w:tr>
                            </w:tbl>
                            <w:p w14:paraId="6C8B46A9" w14:textId="77777777" w:rsidR="00BB7DC1" w:rsidRDefault="00BB7DC1" w:rsidP="00EA7DA6">
                              <w:pPr>
                                <w:pStyle w:val="a6"/>
                                <w:ind w:left="113"/>
                                <w:rPr>
                                  <w:rFonts w:ascii="Arial" w:hAnsi="Arial" w:cs="Arial"/>
                                  <w:lang w:val="en-US" w:eastAsia="ar-SA"/>
                                </w:rPr>
                              </w:pPr>
                            </w:p>
                            <w:p w14:paraId="3622A580" w14:textId="77777777" w:rsidR="00BB7DC1" w:rsidRDefault="00BB7DC1" w:rsidP="00EA7DA6">
                              <w:pPr>
                                <w:rPr>
                                  <w:rFonts w:cs="Arial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g:grpSp>
                        <wpg:cNvPr id="16" name="Group 64"/>
                        <wpg:cNvGrpSpPr>
                          <a:grpSpLocks/>
                        </wpg:cNvGrpSpPr>
                        <wpg:grpSpPr bwMode="auto">
                          <a:xfrm>
                            <a:off x="1117" y="249"/>
                            <a:ext cx="10493" cy="16165"/>
                            <a:chOff x="1117" y="329"/>
                            <a:chExt cx="10493" cy="16165"/>
                          </a:xfrm>
                        </wpg:grpSpPr>
                        <wpg:grpSp>
                          <wpg:cNvPr id="17" name="Group 65"/>
                          <wpg:cNvGrpSpPr>
                            <a:grpSpLocks/>
                          </wpg:cNvGrpSpPr>
                          <wpg:grpSpPr bwMode="auto">
                            <a:xfrm>
                              <a:off x="1117" y="329"/>
                              <a:ext cx="10493" cy="16165"/>
                              <a:chOff x="1787" y="4557"/>
                              <a:chExt cx="9720" cy="360"/>
                            </a:xfrm>
                          </wpg:grpSpPr>
                          <wps:wsp>
                            <wps:cNvPr id="18" name="Line 6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87" y="4557"/>
                                <a:ext cx="972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" name="Line 6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87" y="4557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" name="Line 6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507" y="4557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1" name="Rectangle 69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22" y="335"/>
                              <a:ext cx="588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0E6601" w14:textId="4271C009" w:rsidR="00BB7DC1" w:rsidRDefault="00BB7DC1" w:rsidP="00EA7DA6">
                                <w:pPr>
                                  <w:pStyle w:val="10-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=</w:instrText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instrText>1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instrText>+1</w:instrText>
                                </w:r>
                                <w: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t>2</w:t>
                                </w:r>
                                <w:r>
                                  <w:fldChar w:fldCharType="end"/>
                                </w:r>
                              </w:p>
                              <w:p w14:paraId="746C0F8C" w14:textId="77777777" w:rsidR="00BB7DC1" w:rsidRDefault="00BB7DC1" w:rsidP="00EA7DA6">
                                <w:pPr>
                                  <w:pStyle w:val="10-"/>
                                </w:pPr>
                              </w:p>
                              <w:p w14:paraId="709D703B" w14:textId="77777777" w:rsidR="00BB7DC1" w:rsidRDefault="00BB7DC1" w:rsidP="00EA7DA6">
                                <w:pPr>
                                  <w:rPr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36000" rIns="91440" bIns="36000" anchor="t" anchorCtr="0" upright="1">
                            <a:noAutofit/>
                          </wps:bodyPr>
                        </wps:wsp>
                      </wpg:grpSp>
                    </wpg:grpSp>
                    <pic:pic xmlns:pic="http://schemas.openxmlformats.org/drawingml/2006/picture">
                      <pic:nvPicPr>
                        <pic:cNvPr id="22" name="Picture 70" descr="бланк-письмо_ГТП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182" r="79506" b="78102"/>
                        <a:stretch>
                          <a:fillRect/>
                        </a:stretch>
                      </pic:blipFill>
                      <pic:spPr bwMode="auto">
                        <a:xfrm>
                          <a:off x="8874" y="15781"/>
                          <a:ext cx="718" cy="5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4834275" id="Group 61" o:spid="_x0000_s1048" style="position:absolute;left:0;text-align:left;margin-left:12.2pt;margin-top:15.6pt;width:568.3pt;height:814.45pt;z-index:251654144;mso-position-horizontal-relative:page;mso-position-vertical-relative:page" coordorigin="244,324" coordsize="11366,16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" o:allowincell="f">
              <v:group id="Group 62" o:spid="_x0000_s1049" style="position:absolute;left:244;top:324;width:11366;height:16289" coordorigin="244,249" coordsize="11366,16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50" type="#_x0000_t202" style="position:absolute;left:244;top:7730;width:900;height:8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" filled="f" stroked="f">
                  <v:textbox inset=",0,,0">
                    <w:txbxContent>
                      <w:tbl>
                        <w:tblPr>
                          <w:tblOverlap w:val="never"/>
                          <w:tblW w:w="840" w:type="dxa"/>
                          <w:tbl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  <w:insideH w:val="single" w:sz="12" w:space="0" w:color="auto"/>
                            <w:insideV w:val="single" w:sz="12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"/>
                          <w:gridCol w:w="122"/>
                          <w:gridCol w:w="162"/>
                          <w:gridCol w:w="118"/>
                          <w:gridCol w:w="279"/>
                        </w:tblGrid>
                        <w:tr w:rsidR="00BB7DC1" w14:paraId="633D5032" w14:textId="77777777">
                          <w:trPr>
                            <w:cantSplit/>
                            <w:trHeight w:val="567"/>
                          </w:trPr>
                          <w:tc>
                            <w:tcPr>
                              <w:tcW w:w="280" w:type="dxa"/>
                              <w:gridSpan w:val="2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  <w:hideMark/>
                            </w:tcPr>
                            <w:p w14:paraId="63FC364C" w14:textId="77777777" w:rsidR="00BB7DC1" w:rsidRPr="009279E0" w:rsidRDefault="00BB7DC1" w:rsidP="009279E0">
                              <w:pPr>
                                <w:pStyle w:val="8-"/>
                                <w:jc w:val="left"/>
                              </w:pPr>
                              <w:r w:rsidRPr="009279E0">
                                <w:t>Согласовано</w:t>
                              </w: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5DBBF8E5" w14:textId="77777777" w:rsidR="00BB7DC1" w:rsidRDefault="00BB7DC1">
                              <w:pPr>
                                <w:pStyle w:val="10-"/>
                                <w:rPr>
                                  <w:rFonts w:cs="Times New Roman"/>
                                  <w:sz w:val="18"/>
                                  <w:szCs w:val="18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0F4849A1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0F12E32E" w14:textId="77777777">
                          <w:trPr>
                            <w:cantSplit/>
                            <w:trHeight w:val="851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423A7C89" w14:textId="77777777" w:rsidR="00BB7DC1" w:rsidRDefault="00BB7DC1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eastAsia="ar-SA"/>
                                </w:rPr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58C85C99" w14:textId="77777777" w:rsidR="00BB7DC1" w:rsidRDefault="00BB7DC1">
                              <w:pPr>
                                <w:pStyle w:val="10-"/>
                                <w:rPr>
                                  <w:rFonts w:cs="Times New Roman"/>
                                  <w:sz w:val="18"/>
                                  <w:szCs w:val="18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199548B4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4F1A196B" w14:textId="77777777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62A2219E" w14:textId="77777777" w:rsidR="00BB7DC1" w:rsidRDefault="00BB7DC1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eastAsia="ar-SA"/>
                                </w:rPr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00F0964D" w14:textId="77777777" w:rsidR="00BB7DC1" w:rsidRDefault="00BB7DC1">
                              <w:pPr>
                                <w:pStyle w:val="10-"/>
                                <w:rPr>
                                  <w:rFonts w:cs="Times New Roman"/>
                                  <w:sz w:val="18"/>
                                  <w:szCs w:val="18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28C2AAAB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4E60B37F" w14:textId="77777777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374E0529" w14:textId="77777777" w:rsidR="00BB7DC1" w:rsidRDefault="00BB7DC1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eastAsia="ar-SA"/>
                                </w:rPr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4728CB9D" w14:textId="77777777" w:rsidR="00BB7DC1" w:rsidRDefault="00BB7DC1">
                              <w:pPr>
                                <w:pStyle w:val="10-"/>
                                <w:rPr>
                                  <w:rFonts w:cs="Times New Roman"/>
                                  <w:sz w:val="18"/>
                                  <w:szCs w:val="18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03181816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19F46E92" w14:textId="77777777">
                          <w:trPr>
                            <w:gridBefore w:val="1"/>
                            <w:wBefore w:w="158" w:type="dxa"/>
                            <w:cantSplit/>
                            <w:trHeight w:val="1418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6ED2EF1F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Взам. инв. №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2D2C5CE4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</w:rPr>
                              </w:pPr>
                            </w:p>
                          </w:tc>
                        </w:tr>
                        <w:tr w:rsidR="00BB7DC1" w14:paraId="54914143" w14:textId="77777777">
                          <w:trPr>
                            <w:gridBefore w:val="1"/>
                            <w:wBefore w:w="158" w:type="dxa"/>
                            <w:cantSplit/>
                            <w:trHeight w:hRule="exact" w:val="1985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5142A56A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Подп. и дата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04D0AD33" w14:textId="77777777" w:rsidR="00BB7DC1" w:rsidRPr="00DB747D" w:rsidRDefault="00BB7DC1">
                              <w:pPr>
                                <w:pStyle w:val="10-"/>
                                <w:rPr>
                                  <w:color w:val="FF0000"/>
                                </w:rPr>
                              </w:pPr>
                            </w:p>
                          </w:tc>
                        </w:tr>
                        <w:tr w:rsidR="00BB7DC1" w14:paraId="26CEF49F" w14:textId="77777777">
                          <w:trPr>
                            <w:gridBefore w:val="1"/>
                            <w:wBefore w:w="158" w:type="dxa"/>
                            <w:cantSplit/>
                            <w:trHeight w:hRule="exact" w:val="1418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638188F8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Инв. № подп.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7B7085EE" w14:textId="3FF20020" w:rsidR="00BB7DC1" w:rsidRPr="002D32E0" w:rsidRDefault="00BB7DC1" w:rsidP="009279E0">
                              <w:pPr>
                                <w:pStyle w:val="10-"/>
                              </w:pPr>
                              <w:fldSimple w:instr=" DOCPROPERTY LSATTR_Инвентарный__ \* MERGEFORMAT ">
                                <w:r>
                                  <w:t>429538</w:t>
                                </w:r>
                              </w:fldSimple>
                            </w:p>
                          </w:tc>
                        </w:tr>
                      </w:tbl>
                      <w:p w14:paraId="6C8B46A9" w14:textId="77777777" w:rsidR="00BB7DC1" w:rsidRDefault="00BB7DC1" w:rsidP="00EA7DA6">
                        <w:pPr>
                          <w:pStyle w:val="a6"/>
                          <w:ind w:left="113"/>
                          <w:rPr>
                            <w:rFonts w:ascii="Arial" w:hAnsi="Arial" w:cs="Arial"/>
                            <w:lang w:val="en-US" w:eastAsia="ar-SA"/>
                          </w:rPr>
                        </w:pPr>
                      </w:p>
                      <w:p w14:paraId="3622A580" w14:textId="77777777" w:rsidR="00BB7DC1" w:rsidRDefault="00BB7DC1" w:rsidP="00EA7DA6">
                        <w:pPr>
                          <w:rPr>
                            <w:rFonts w:cs="Arial"/>
                          </w:rPr>
                        </w:pPr>
                      </w:p>
                    </w:txbxContent>
                  </v:textbox>
                </v:shape>
                <v:group id="Group 64" o:spid="_x0000_s1051" style="position:absolute;left:1117;top:249;width:10493;height:16165" coordorigin="1117,329" coordsize="10493,1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group id="Group 65" o:spid="_x0000_s1052" style="position:absolute;left:1117;top:329;width:10493;height:16165" coordorigin="1787,4557" coordsize="972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line id="Line 66" o:spid="_x0000_s1053" style="position:absolute;visibility:visible;mso-wrap-style:square" from="1787,4557" to="11507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" strokeweight="1.5pt"/>
                    <v:line id="Line 67" o:spid="_x0000_s1054" style="position:absolute;visibility:visible;mso-wrap-style:square" from="1787,4557" to="178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" strokeweight="1.5pt"/>
                    <v:line id="Line 68" o:spid="_x0000_s1055" style="position:absolute;visibility:visible;mso-wrap-style:square" from="11507,4557" to="1150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" strokeweight="1.5pt"/>
                  </v:group>
                  <v:rect id="Rectangle 69" o:spid="_x0000_s1056" style="position:absolute;left:11022;top:335;width:588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" strokeweight="1.5pt">
                    <v:textbox inset=",1mm,,1mm">
                      <w:txbxContent>
                        <w:p w14:paraId="650E6601" w14:textId="4271C009" w:rsidR="00BB7DC1" w:rsidRDefault="00BB7DC1" w:rsidP="00EA7DA6">
                          <w:pPr>
                            <w:pStyle w:val="10-"/>
                          </w:pPr>
                          <w:r>
                            <w:fldChar w:fldCharType="begin"/>
                          </w:r>
                          <w:r>
                            <w:instrText xml:space="preserve"> =</w:instrTex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instrText>1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instrText>+1</w:instrText>
                          </w:r>
                          <w: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  <w:p w14:paraId="746C0F8C" w14:textId="77777777" w:rsidR="00BB7DC1" w:rsidRDefault="00BB7DC1" w:rsidP="00EA7DA6">
                          <w:pPr>
                            <w:pStyle w:val="10-"/>
                          </w:pPr>
                        </w:p>
                        <w:p w14:paraId="709D703B" w14:textId="77777777" w:rsidR="00BB7DC1" w:rsidRDefault="00BB7DC1" w:rsidP="00EA7DA6">
                          <w:pPr>
                            <w:rPr>
                              <w:szCs w:val="20"/>
                            </w:rPr>
                          </w:pPr>
                        </w:p>
                      </w:txbxContent>
                    </v:textbox>
                  </v:rect>
                </v:group>
              </v:group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0" o:spid="_x0000_s1057" type="#_x0000_t75" alt="бланк-письмо_ГТП" style="position:absolute;left:8874;top:15781;width:718;height: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">
                <v:imagedata r:id="rId2" o:title="бланк-письмо_ГТП" cropbottom="51185f" cropleft="7328f" cropright="52105f"/>
              </v:shape>
              <w10:wrap anchorx="page" anchory="page"/>
              <w10:anchorlock/>
            </v:group>
          </w:pict>
        </mc:Fallback>
      </mc:AlternateContent>
    </w:r>
    <w:r>
      <mc:AlternateContent>
        <mc:Choice Requires="wps">
          <w:drawing>
            <wp:anchor distT="0" distB="0" distL="0" distR="0" simplePos="0" relativeHeight="251655168" behindDoc="0" locked="1" layoutInCell="0" allowOverlap="1" wp14:anchorId="5678C4A9" wp14:editId="721D656D">
              <wp:simplePos x="0" y="0"/>
              <wp:positionH relativeFrom="page">
                <wp:posOffset>694055</wp:posOffset>
              </wp:positionH>
              <wp:positionV relativeFrom="page">
                <wp:posOffset>8960485</wp:posOffset>
              </wp:positionV>
              <wp:extent cx="6696075" cy="1548130"/>
              <wp:effectExtent l="0" t="0" r="9525" b="13970"/>
              <wp:wrapSquare wrapText="bothSides"/>
              <wp:docPr id="26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6075" cy="1548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485" w:type="dxa"/>
                            <w:jc w:val="center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408"/>
                            <w:gridCol w:w="583"/>
                            <w:gridCol w:w="657"/>
                            <w:gridCol w:w="747"/>
                            <w:gridCol w:w="767"/>
                            <w:gridCol w:w="584"/>
                            <w:gridCol w:w="3921"/>
                            <w:gridCol w:w="836"/>
                            <w:gridCol w:w="836"/>
                            <w:gridCol w:w="1146"/>
                          </w:tblGrid>
                          <w:tr w:rsidR="00BB7DC1" w14:paraId="560228F0" w14:textId="77777777" w:rsidTr="00706F90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79BC657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E14D7A9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0A2695A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74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1B07E4E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AEA63A7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CFDFE66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71544EF" w14:textId="6F804D64" w:rsidR="00BB7DC1" w:rsidRPr="001D6232" w:rsidRDefault="00BB7DC1" w:rsidP="00007C66">
                                <w:pPr>
                                  <w:pStyle w:val="11-"/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</w:pPr>
                                <w:r w:rsidRPr="001D6232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1D6232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instrText xml:space="preserve"> DOCPROPERTY LSATTR_Обозначение \* MERGEFORMAT </w:instrText>
                                </w:r>
                                <w:r w:rsidRPr="001D6232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t>Г.9.0000.24056-СТН/ГТП-500.000-ПЗ</w:t>
                                </w:r>
                                <w:r w:rsidRPr="001D6232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  <w:r w:rsidRPr="001D6232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t>.С</w:t>
                                </w:r>
                              </w:p>
                            </w:tc>
                          </w:tr>
                          <w:tr w:rsidR="00BB7DC1" w14:paraId="4852205F" w14:textId="77777777" w:rsidTr="00706F90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2BE96E28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533CEBF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F8F438A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74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61EC9EA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6350C77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C2C3819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771157C" w14:textId="77777777" w:rsidR="00BB7DC1" w:rsidRDefault="00BB7DC1" w:rsidP="00007C6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Cs/>
                                    <w:color w:val="00000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64DE72A1" w14:textId="77777777" w:rsidTr="00706F90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1B0ACC3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Изм</w:t>
                                </w:r>
                                <w:r>
                                  <w:rPr>
                                    <w:rFonts w:cs="Times New Roman"/>
                                    <w:lang w:val="en-US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1E07CEC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C253988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74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B1D0168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2CBB4F1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BE96A4E" w14:textId="77777777" w:rsidR="00BB7DC1" w:rsidRDefault="00BB7DC1" w:rsidP="00007C66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649FE343" w14:textId="77777777" w:rsidR="00BB7DC1" w:rsidRDefault="00BB7DC1" w:rsidP="00007C6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Cs/>
                                    <w:color w:val="00000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20716DED" w14:textId="77777777" w:rsidTr="00A41A28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4E07CE7" w14:textId="77777777" w:rsidR="00BB7DC1" w:rsidRPr="009B65E8" w:rsidRDefault="00BB7DC1" w:rsidP="001F435B">
                                <w:pPr>
                                  <w:pStyle w:val="8-2"/>
                                </w:pPr>
                                <w:r w:rsidRPr="009B65E8">
                                  <w:t>Разраб.</w:t>
                                </w:r>
                              </w:p>
                            </w:tc>
                            <w:tc>
                              <w:tcPr>
                                <w:tcW w:w="1404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noWrap/>
                                <w:tcFitText/>
                                <w:vAlign w:val="center"/>
                              </w:tcPr>
                              <w:p w14:paraId="732491C4" w14:textId="24C5269F" w:rsidR="00BB7DC1" w:rsidRPr="000D453B" w:rsidRDefault="00BB7DC1" w:rsidP="00A41A28">
                                <w:pPr>
                                  <w:pStyle w:val="8-2"/>
                                </w:pPr>
                                <w:r w:rsidRPr="00A41A28">
                                  <w:rPr>
                                    <w:spacing w:val="16"/>
                                  </w:rPr>
                                  <w:t>Горбунов  Р.В</w:t>
                                </w:r>
                                <w:r w:rsidRPr="00A41A28">
                                  <w:rPr>
                                    <w:spacing w:val="7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CF902F7" w14:textId="34B6E15C" w:rsidR="00BB7DC1" w:rsidRPr="00A54BBA" w:rsidRDefault="00BB7DC1" w:rsidP="00CB283E">
                                <w:pPr>
                                  <w:pStyle w:val="8-4"/>
                                  <w:jc w:val="left"/>
                                  <w:rPr>
                                    <w:sz w:val="10"/>
                                    <w:szCs w:val="10"/>
                                  </w:rPr>
                                </w:pPr>
                                <w:r w:rsidRPr="00A54BBA"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0"/>
                                    <w:szCs w:val="10"/>
                                    <w:lang w:eastAsia="ru-RU"/>
                                  </w:rPr>
                                  <w:t>Подп. ЭЦП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57F393D2" w14:textId="7907D065" w:rsidR="00BB7DC1" w:rsidRPr="00A41A28" w:rsidRDefault="00BB7DC1" w:rsidP="001E62F4">
                                <w:pPr>
                                  <w:pStyle w:val="8-4"/>
                                  <w:rPr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sz w:val="10"/>
                                    <w:szCs w:val="10"/>
                                  </w:rPr>
                                  <w:t>22.09.22</w:t>
                                </w:r>
                              </w:p>
                            </w:tc>
                            <w:tc>
                              <w:tcPr>
                                <w:tcW w:w="3921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367AD42E" w14:textId="61A1E347" w:rsidR="00BB7DC1" w:rsidRPr="00E01895" w:rsidRDefault="00BB7DC1" w:rsidP="001F435B">
                                <w:pPr>
                                  <w:pStyle w:val="8-4"/>
                                  <w:rPr>
                                    <w:noProof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LSATTR_Наименование_проекта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Волоконно-оптическая кабельная линия связи на участке Дом обходчика 206 км – ПКУ 221 км МН Киенгоп-Н.Челны. ВК ПТУС. Строительство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IF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LSATTR_Наименование_раздела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Пояснительная записка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= _ "" ".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LSATTR_Наименование_раздела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Пояснительная записка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 w:rsidRPr="009B65E8">
                                  <w:rPr>
                                    <w:noProof/>
                                  </w:rPr>
                                  <w:t xml:space="preserve">. </w:t>
                                </w:r>
                                <w:r>
                                  <w:rPr>
                                    <w:noProof/>
                                  </w:rPr>
                                  <w:t>Пояснительная записка</w:t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 IF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LSATTR_Наименование_подраздела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= _ "" ".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LSATTR_Наименование_подраздела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 IF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LSATTR_Наименование_части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</w:instrText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= _ "" ".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DOCPROPERTY LSATTR_Наименование_части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9B65E8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9B65E8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297D79">
                                  <w:rPr>
                                    <w:noProof/>
                                  </w:rPr>
                                  <w:t xml:space="preserve"> </w:t>
                                </w:r>
                                <w:r w:rsidRPr="009B65E8">
                                  <w:rPr>
                                    <w:noProof/>
                                  </w:rPr>
                                  <w:br/>
                                </w:r>
                                <w:r w:rsidRPr="00E01895">
                                  <w:rPr>
                                    <w:noProof/>
                                  </w:rPr>
                                  <w:t xml:space="preserve">Содержание тома </w: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IF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LSATTR_Номер_раздела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1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= _ "" "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LSATTR_Номер_раздела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1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1</w: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IF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LSATTR_Номер_подраздела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= _ "" ".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LSATTR_Номер_подраздела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IF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LSATTR_Номер_части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= _ "" ".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LSATTR_Номер_части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IF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LSATTR_Номер_книги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= _ "" ".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 DOCPROPERTY LSATTR_Номер_книги \* MERGEFORMAT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instrText>_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  <w:r w:rsidRPr="00E01895">
                                  <w:rPr>
                                    <w:noProof/>
                                  </w:rPr>
                                  <w:instrText xml:space="preserve">" </w:instrText>
                                </w:r>
                                <w:r w:rsidRPr="00E01895"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12AA9FA" w14:textId="77777777" w:rsidR="00BB7DC1" w:rsidRDefault="00BB7DC1" w:rsidP="001F435B">
                                <w:pPr>
                                  <w:pStyle w:val="8-"/>
                                </w:pPr>
                                <w: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4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CC7974F" w14:textId="77777777" w:rsidR="00BB7DC1" w:rsidRDefault="00BB7DC1" w:rsidP="001F435B">
                                <w:pPr>
                                  <w:pStyle w:val="8-"/>
                                </w:pPr>
                                <w: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1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004BA72" w14:textId="77777777" w:rsidR="00BB7DC1" w:rsidRDefault="00BB7DC1" w:rsidP="001F435B">
                                <w:pPr>
                                  <w:pStyle w:val="8-"/>
                                </w:pPr>
                                <w:r>
                                  <w:t>Листов</w:t>
                                </w:r>
                              </w:p>
                            </w:tc>
                          </w:tr>
                          <w:tr w:rsidR="00BB7DC1" w14:paraId="3E55B693" w14:textId="77777777" w:rsidTr="00706F90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A92CDA7" w14:textId="77777777" w:rsidR="00BB7DC1" w:rsidRPr="00EF4846" w:rsidRDefault="00BB7DC1" w:rsidP="00EF4846">
                                <w:pPr>
                                  <w:pStyle w:val="8-2"/>
                                </w:pPr>
                                <w:r>
                                  <w:t>Проверил</w:t>
                                </w:r>
                              </w:p>
                            </w:tc>
                            <w:tc>
                              <w:tcPr>
                                <w:tcW w:w="1404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noWrap/>
                                <w:tcFitText/>
                                <w:vAlign w:val="center"/>
                              </w:tcPr>
                              <w:p w14:paraId="2CE84E1F" w14:textId="39073233" w:rsidR="00BB7DC1" w:rsidRPr="000D453B" w:rsidRDefault="00BB7DC1" w:rsidP="009B65E8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709B58E" w14:textId="77777777" w:rsidR="00BB7DC1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7A86EE8F" w14:textId="53C064AA" w:rsidR="00BB7DC1" w:rsidRPr="00067199" w:rsidRDefault="00BB7DC1" w:rsidP="00007C6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57AEC52" w14:textId="77777777" w:rsidR="00BB7DC1" w:rsidRDefault="00BB7DC1" w:rsidP="00007C6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77C8CFBD" w14:textId="77777777" w:rsidR="00BB7DC1" w:rsidRDefault="00BB7DC1" w:rsidP="00007C66">
                                <w:pPr>
                                  <w:pStyle w:val="10-"/>
                                </w:pPr>
                                <w:r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4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6DD69093" w14:textId="5222154A" w:rsidR="00BB7DC1" w:rsidRDefault="00BB7DC1" w:rsidP="00007C66">
                                <w:pPr>
                                  <w:pStyle w:val="10-"/>
                                </w:pPr>
                                <w:r>
                                  <w:rPr>
                                    <w:lang w:val="en-US"/>
                                  </w:rPr>
                                  <w:fldChar w:fldCharType="begin"/>
                                </w:r>
                                <w:r>
                                  <w:rPr>
                                    <w:lang w:val="en-US"/>
                                  </w:rPr>
                                  <w:instrText xml:space="preserve"> IF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instrText>1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rPr>
                                    <w:lang w:val="en-US"/>
                                  </w:rPr>
                                  <w:instrText xml:space="preserve"> = 1 "" "1" </w:instrTex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B754E9D" w14:textId="534DC5E7" w:rsidR="00BB7DC1" w:rsidRDefault="00BB7DC1" w:rsidP="00007C66">
                                <w:pPr>
                                  <w:pStyle w:val="10-"/>
                                </w:pP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t>1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BB7DC1" w14:paraId="14C9719C" w14:textId="77777777" w:rsidTr="00A41A28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794A0190" w14:textId="77777777" w:rsidR="00BB7DC1" w:rsidRPr="009B65E8" w:rsidRDefault="00BB7DC1" w:rsidP="00EF4846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404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noWrap/>
                                <w:tcFitText/>
                                <w:vAlign w:val="center"/>
                              </w:tcPr>
                              <w:p w14:paraId="272ADB30" w14:textId="641DA811" w:rsidR="00BB7DC1" w:rsidRPr="000D453B" w:rsidRDefault="00BB7DC1" w:rsidP="00EF4846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2278D3D" w14:textId="77777777" w:rsidR="00BB7DC1" w:rsidRDefault="00BB7DC1" w:rsidP="00EF484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32623DF8" w14:textId="16E2B84F" w:rsidR="00BB7DC1" w:rsidRPr="00067199" w:rsidRDefault="00BB7DC1" w:rsidP="00EF484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DF020A4" w14:textId="77777777" w:rsidR="00BB7DC1" w:rsidRDefault="00BB7DC1" w:rsidP="00EF484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02133B6" w14:textId="77777777" w:rsidR="00BB7DC1" w:rsidRDefault="00BB7DC1" w:rsidP="00EF4846">
                                <w:pPr>
                                  <w:pStyle w:val="72"/>
                                  <w:ind w:left="699" w:right="0"/>
                                  <w:jc w:val="center"/>
                                </w:pPr>
                                <w:r>
                                  <w:t>Филиал  «Центр проектирования систем автоматизации и связи»</w:t>
                                </w:r>
                              </w:p>
                            </w:tc>
                          </w:tr>
                          <w:tr w:rsidR="00BB7DC1" w14:paraId="58533A9D" w14:textId="77777777" w:rsidTr="00A41A28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0F1832C3" w14:textId="77777777" w:rsidR="00BB7DC1" w:rsidRPr="009B65E8" w:rsidRDefault="00BB7DC1" w:rsidP="00EF4846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Нач. отд.</w:t>
                                </w:r>
                              </w:p>
                            </w:tc>
                            <w:tc>
                              <w:tcPr>
                                <w:tcW w:w="1404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noWrap/>
                                <w:tcFitText/>
                                <w:vAlign w:val="center"/>
                              </w:tcPr>
                              <w:p w14:paraId="2E601074" w14:textId="60C57056" w:rsidR="00BB7DC1" w:rsidRPr="000D453B" w:rsidRDefault="00BB7DC1" w:rsidP="00EF4846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6640538" w14:textId="77777777" w:rsidR="00BB7DC1" w:rsidRDefault="00BB7DC1" w:rsidP="00EF484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3629018C" w14:textId="12C56D6B" w:rsidR="00BB7DC1" w:rsidRPr="00067199" w:rsidRDefault="00BB7DC1" w:rsidP="00EF4846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5E2D2748" w14:textId="77777777" w:rsidR="00BB7DC1" w:rsidRDefault="00BB7DC1" w:rsidP="00EF484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548E3AE" w14:textId="77777777" w:rsidR="00BB7DC1" w:rsidRDefault="00BB7DC1" w:rsidP="00EF4846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/>
                                    <w:i/>
                                    <w:sz w:val="14"/>
                                    <w:szCs w:val="14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4E972B33" w14:textId="77777777" w:rsidTr="00A41A28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0BFC7FEA" w14:textId="77777777" w:rsidR="00BB7DC1" w:rsidRPr="009B65E8" w:rsidRDefault="00BB7DC1" w:rsidP="00A41A28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ГИП</w:t>
                                </w:r>
                              </w:p>
                            </w:tc>
                            <w:tc>
                              <w:tcPr>
                                <w:tcW w:w="1404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noWrap/>
                                <w:tcFitText/>
                                <w:vAlign w:val="center"/>
                                <w:hideMark/>
                              </w:tcPr>
                              <w:p w14:paraId="70C3F68B" w14:textId="1176A112" w:rsidR="00BB7DC1" w:rsidRPr="000D453B" w:rsidRDefault="00BB7DC1" w:rsidP="00A41A28">
                                <w:pPr>
                                  <w:pStyle w:val="8-2"/>
                                  <w:ind w:left="0"/>
                                </w:pPr>
                                <w:r w:rsidRPr="001E62F4">
                                  <w:rPr>
                                    <w:spacing w:val="21"/>
                                  </w:rPr>
                                  <w:t>Романов А.Н</w:t>
                                </w:r>
                                <w:r w:rsidRPr="001E62F4">
                                  <w:rPr>
                                    <w:spacing w:val="4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767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28D617BA" w14:textId="22791930" w:rsidR="00BB7DC1" w:rsidRPr="00A54BBA" w:rsidRDefault="00BB7DC1" w:rsidP="00A41A28">
                                <w:pPr>
                                  <w:pStyle w:val="8-4"/>
                                  <w:rPr>
                                    <w:sz w:val="10"/>
                                    <w:szCs w:val="10"/>
                                  </w:rPr>
                                </w:pPr>
                                <w:r w:rsidRPr="00A54BBA"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0"/>
                                    <w:szCs w:val="10"/>
                                    <w:lang w:eastAsia="ru-RU"/>
                                  </w:rPr>
                                  <w:t>Подп. ЭЦП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3858FD55" w14:textId="6C845CBA" w:rsidR="00BB7DC1" w:rsidRPr="00067199" w:rsidRDefault="00BB7DC1" w:rsidP="00A41A28">
                                <w:pPr>
                                  <w:pStyle w:val="8-4"/>
                                </w:pPr>
                                <w:r>
                                  <w:rPr>
                                    <w:sz w:val="10"/>
                                    <w:szCs w:val="10"/>
                                  </w:rPr>
                                  <w:t>22.09.22</w:t>
                                </w: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8FB79A6" w14:textId="77777777" w:rsidR="00BB7DC1" w:rsidRDefault="00BB7DC1" w:rsidP="00A41A28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276B1FD" w14:textId="77777777" w:rsidR="00BB7DC1" w:rsidRDefault="00BB7DC1" w:rsidP="00A41A28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/>
                                    <w:i/>
                                    <w:sz w:val="14"/>
                                    <w:szCs w:val="14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</w:tbl>
                        <w:p w14:paraId="186119C6" w14:textId="77777777" w:rsidR="00BB7DC1" w:rsidRDefault="00BB7DC1" w:rsidP="00EA7DA6">
                          <w:pPr>
                            <w:pStyle w:val="8-2"/>
                            <w:ind w:left="0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678C4A9" id="Text Box 71" o:spid="_x0000_s1058" type="#_x0000_t202" style="position:absolute;left:0;text-align:left;margin-left:54.65pt;margin-top:705.55pt;width:527.25pt;height:121.9pt;z-index: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LWrtAIAALQ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" o:allowincell="f" filled="f" stroked="f">
              <v:textbox inset="0,0,0,0">
                <w:txbxContent>
                  <w:tbl>
                    <w:tblPr>
                      <w:tblW w:w="10485" w:type="dxa"/>
                      <w:jc w:val="center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408"/>
                      <w:gridCol w:w="583"/>
                      <w:gridCol w:w="657"/>
                      <w:gridCol w:w="747"/>
                      <w:gridCol w:w="767"/>
                      <w:gridCol w:w="584"/>
                      <w:gridCol w:w="3921"/>
                      <w:gridCol w:w="836"/>
                      <w:gridCol w:w="836"/>
                      <w:gridCol w:w="1146"/>
                    </w:tblGrid>
                    <w:tr w:rsidR="00BB7DC1" w14:paraId="560228F0" w14:textId="77777777" w:rsidTr="00706F90">
                      <w:trPr>
                        <w:trHeight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79BC657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E14D7A9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0A2695A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74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1B07E4E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AEA63A7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CFDFE66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739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71544EF" w14:textId="6F804D64" w:rsidR="00BB7DC1" w:rsidRPr="001D6232" w:rsidRDefault="00BB7DC1" w:rsidP="00007C66">
                          <w:pPr>
                            <w:pStyle w:val="11-"/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</w:pPr>
                          <w:r w:rsidRPr="001D6232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1D6232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instrText xml:space="preserve"> DOCPROPERTY LSATTR_Обозначение \* MERGEFORMAT </w:instrText>
                          </w:r>
                          <w:r w:rsidRPr="001D6232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t>Г.9.0000.24056-СТН/ГТП-500.000-ПЗ</w:t>
                          </w:r>
                          <w:r w:rsidRPr="001D6232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end"/>
                          </w:r>
                          <w:r w:rsidRPr="001D6232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t>.С</w:t>
                          </w:r>
                        </w:p>
                      </w:tc>
                    </w:tr>
                    <w:tr w:rsidR="00BB7DC1" w14:paraId="4852205F" w14:textId="77777777" w:rsidTr="00706F90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2BE96E28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533CEBF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F8F438A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74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61EC9EA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6350C77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C2C3819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739" w:type="dxa"/>
                          <w:gridSpan w:val="4"/>
                          <w:vMerge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771157C" w14:textId="77777777" w:rsidR="00BB7DC1" w:rsidRDefault="00BB7DC1" w:rsidP="00007C66">
                          <w:pPr>
                            <w:spacing w:after="0" w:line="240" w:lineRule="auto"/>
                            <w:rPr>
                              <w:rFonts w:ascii="Arial" w:hAnsi="Arial" w:cs="Arial"/>
                              <w:bCs/>
                              <w:color w:val="000000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64DE72A1" w14:textId="77777777" w:rsidTr="00706F90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1B0ACC3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Изм</w:t>
                          </w:r>
                          <w:r>
                            <w:rPr>
                              <w:rFonts w:cs="Times New Roman"/>
                              <w:lang w:val="en-US"/>
                            </w:rPr>
                            <w:t>.</w:t>
                          </w: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1E07CEC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Кол.уч.</w:t>
                          </w: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C253988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74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B1D0168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№ док.</w:t>
                          </w: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2CBB4F1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BE96A4E" w14:textId="77777777" w:rsidR="00BB7DC1" w:rsidRDefault="00BB7DC1" w:rsidP="00007C66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739" w:type="dxa"/>
                          <w:gridSpan w:val="4"/>
                          <w:vMerge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649FE343" w14:textId="77777777" w:rsidR="00BB7DC1" w:rsidRDefault="00BB7DC1" w:rsidP="00007C66">
                          <w:pPr>
                            <w:spacing w:after="0" w:line="240" w:lineRule="auto"/>
                            <w:rPr>
                              <w:rFonts w:ascii="Arial" w:hAnsi="Arial" w:cs="Arial"/>
                              <w:bCs/>
                              <w:color w:val="000000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20716DED" w14:textId="77777777" w:rsidTr="00A41A28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4E07CE7" w14:textId="77777777" w:rsidR="00BB7DC1" w:rsidRPr="009B65E8" w:rsidRDefault="00BB7DC1" w:rsidP="001F435B">
                          <w:pPr>
                            <w:pStyle w:val="8-2"/>
                          </w:pPr>
                          <w:r w:rsidRPr="009B65E8">
                            <w:t>Разраб.</w:t>
                          </w:r>
                        </w:p>
                      </w:tc>
                      <w:tc>
                        <w:tcPr>
                          <w:tcW w:w="1404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noWrap/>
                          <w:tcFitText/>
                          <w:vAlign w:val="center"/>
                        </w:tcPr>
                        <w:p w14:paraId="732491C4" w14:textId="24C5269F" w:rsidR="00BB7DC1" w:rsidRPr="000D453B" w:rsidRDefault="00BB7DC1" w:rsidP="00A41A28">
                          <w:pPr>
                            <w:pStyle w:val="8-2"/>
                          </w:pPr>
                          <w:r w:rsidRPr="00A41A28">
                            <w:rPr>
                              <w:spacing w:val="16"/>
                            </w:rPr>
                            <w:t>Горбунов  Р.В</w:t>
                          </w:r>
                          <w:r w:rsidRPr="00A41A28">
                            <w:rPr>
                              <w:spacing w:val="7"/>
                            </w:rPr>
                            <w:t>.</w:t>
                          </w: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CF902F7" w14:textId="34B6E15C" w:rsidR="00BB7DC1" w:rsidRPr="00A54BBA" w:rsidRDefault="00BB7DC1" w:rsidP="00CB283E">
                          <w:pPr>
                            <w:pStyle w:val="8-4"/>
                            <w:jc w:val="left"/>
                            <w:rPr>
                              <w:sz w:val="10"/>
                              <w:szCs w:val="10"/>
                            </w:rPr>
                          </w:pPr>
                          <w:r w:rsidRPr="00A54BBA"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0"/>
                              <w:szCs w:val="10"/>
                              <w:lang w:eastAsia="ru-RU"/>
                            </w:rPr>
                            <w:t>Подп. ЭЦП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57F393D2" w14:textId="7907D065" w:rsidR="00BB7DC1" w:rsidRPr="00A41A28" w:rsidRDefault="00BB7DC1" w:rsidP="001E62F4">
                          <w:pPr>
                            <w:pStyle w:val="8-4"/>
                            <w:rPr>
                              <w:sz w:val="10"/>
                              <w:szCs w:val="10"/>
                            </w:rPr>
                          </w:pPr>
                          <w:r>
                            <w:rPr>
                              <w:sz w:val="10"/>
                              <w:szCs w:val="10"/>
                            </w:rPr>
                            <w:t>22.09.22</w:t>
                          </w:r>
                        </w:p>
                      </w:tc>
                      <w:tc>
                        <w:tcPr>
                          <w:tcW w:w="3921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367AD42E" w14:textId="61A1E347" w:rsidR="00BB7DC1" w:rsidRPr="00E01895" w:rsidRDefault="00BB7DC1" w:rsidP="001F435B">
                          <w:pPr>
                            <w:pStyle w:val="8-4"/>
                            <w:rPr>
                              <w:noProof/>
                            </w:rPr>
                          </w:pP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LSATTR_Наименование_проекта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Волоконно-оптическая кабельная линия связи на участке Дом обходчика 206 км – ПКУ 221 км МН Киенгоп-Н.Челны. ВК ПТУС. Строительство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fldChar w:fldCharType="begin"/>
                          </w:r>
                          <w:r w:rsidRPr="009B65E8">
                            <w:rPr>
                              <w:noProof/>
                            </w:rPr>
                            <w:instrText xml:space="preserve">IF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LSATTR_Наименование_раздела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Пояснительная записка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instrText xml:space="preserve">= _ "" ".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LSATTR_Наименование_раздела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Пояснительная записка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instrText xml:space="preserve">" </w:instrText>
                          </w:r>
                          <w:r w:rsidRPr="009B65E8">
                            <w:rPr>
                              <w:noProof/>
                            </w:rPr>
                            <w:fldChar w:fldCharType="separate"/>
                          </w:r>
                          <w:r w:rsidRPr="009B65E8">
                            <w:rPr>
                              <w:noProof/>
                            </w:rPr>
                            <w:t xml:space="preserve">. </w:t>
                          </w:r>
                          <w:r>
                            <w:rPr>
                              <w:noProof/>
                            </w:rPr>
                            <w:t>Пояснительная записка</w:t>
                          </w:r>
                          <w:r w:rsidRPr="009B65E8"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fldChar w:fldCharType="begin"/>
                          </w:r>
                          <w:r w:rsidRPr="009B65E8">
                            <w:rPr>
                              <w:noProof/>
                            </w:rPr>
                            <w:instrText xml:space="preserve"> IF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LSATTR_Наименование_подраздела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instrText xml:space="preserve">= _ "" ".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LSATTR_Наименование_подраздела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instrText xml:space="preserve">" </w:instrText>
                          </w:r>
                          <w:r w:rsidRPr="009B65E8"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fldChar w:fldCharType="begin"/>
                          </w:r>
                          <w:r w:rsidRPr="009B65E8">
                            <w:rPr>
                              <w:noProof/>
                            </w:rPr>
                            <w:instrText xml:space="preserve"> IF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LSATTR_Наименование_части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rPr>
                              <w:noProof/>
                            </w:rPr>
                            <w:instrText xml:space="preserve"> </w:instrText>
                          </w:r>
                          <w:r w:rsidRPr="009B65E8">
                            <w:rPr>
                              <w:noProof/>
                            </w:rPr>
                            <w:instrText xml:space="preserve">= _ "" ".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DOCPROPERTY LSATTR_Наименование_части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 w:rsidRPr="009B65E8">
                            <w:rPr>
                              <w:noProof/>
                            </w:rPr>
                            <w:instrText xml:space="preserve">" </w:instrText>
                          </w:r>
                          <w:r w:rsidRPr="009B65E8">
                            <w:rPr>
                              <w:noProof/>
                            </w:rPr>
                            <w:fldChar w:fldCharType="end"/>
                          </w:r>
                          <w:r w:rsidRPr="00297D79">
                            <w:rPr>
                              <w:noProof/>
                            </w:rPr>
                            <w:t xml:space="preserve"> </w:t>
                          </w:r>
                          <w:r w:rsidRPr="009B65E8">
                            <w:rPr>
                              <w:noProof/>
                            </w:rPr>
                            <w:br/>
                          </w:r>
                          <w:r w:rsidRPr="00E01895">
                            <w:rPr>
                              <w:noProof/>
                            </w:rPr>
                            <w:t xml:space="preserve">Содержание тома </w: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IF 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LSATTR_Номер_раздела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1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 = _ "" "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LSATTR_Номер_раздела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1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"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</w: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IF 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LSATTR_Номер_подраздела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 = _ "" ".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LSATTR_Номер_подраздела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" 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IF 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LSATTR_Номер_части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 = _ "" ".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LSATTR_Номер_части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" 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IF 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LSATTR_Номер_книги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 = _ "" ".</w:instrText>
                          </w:r>
                          <w:r w:rsidRPr="00E01895">
                            <w:rPr>
                              <w:noProof/>
                            </w:rPr>
                            <w:fldChar w:fldCharType="begin"/>
                          </w:r>
                          <w:r w:rsidRPr="00E01895">
                            <w:rPr>
                              <w:noProof/>
                            </w:rPr>
                            <w:instrText xml:space="preserve"> DOCPROPERTY LSATTR_Номер_книги \* MERGEFORMAT </w:instrText>
                          </w:r>
                          <w:r w:rsidRPr="00E01895">
                            <w:rPr>
                              <w:noProof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instrText>_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  <w:r w:rsidRPr="00E01895">
                            <w:rPr>
                              <w:noProof/>
                            </w:rPr>
                            <w:instrText xml:space="preserve">" </w:instrText>
                          </w:r>
                          <w:r w:rsidRPr="00E01895"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12AA9FA" w14:textId="77777777" w:rsidR="00BB7DC1" w:rsidRDefault="00BB7DC1" w:rsidP="001F435B">
                          <w:pPr>
                            <w:pStyle w:val="8-"/>
                          </w:pPr>
                          <w:r>
                            <w:t>Стадия</w:t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4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CC7974F" w14:textId="77777777" w:rsidR="00BB7DC1" w:rsidRDefault="00BB7DC1" w:rsidP="001F435B">
                          <w:pPr>
                            <w:pStyle w:val="8-"/>
                          </w:pPr>
                          <w:r>
                            <w:t>Лист</w:t>
                          </w:r>
                        </w:p>
                      </w:tc>
                      <w:tc>
                        <w:tcPr>
                          <w:tcW w:w="11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004BA72" w14:textId="77777777" w:rsidR="00BB7DC1" w:rsidRDefault="00BB7DC1" w:rsidP="001F435B">
                          <w:pPr>
                            <w:pStyle w:val="8-"/>
                          </w:pPr>
                          <w:r>
                            <w:t>Листов</w:t>
                          </w:r>
                        </w:p>
                      </w:tc>
                    </w:tr>
                    <w:tr w:rsidR="00BB7DC1" w14:paraId="3E55B693" w14:textId="77777777" w:rsidTr="00706F90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A92CDA7" w14:textId="77777777" w:rsidR="00BB7DC1" w:rsidRPr="00EF4846" w:rsidRDefault="00BB7DC1" w:rsidP="00EF4846">
                          <w:pPr>
                            <w:pStyle w:val="8-2"/>
                          </w:pPr>
                          <w:r>
                            <w:t>Проверил</w:t>
                          </w:r>
                        </w:p>
                      </w:tc>
                      <w:tc>
                        <w:tcPr>
                          <w:tcW w:w="1404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noWrap/>
                          <w:tcFitText/>
                          <w:vAlign w:val="center"/>
                        </w:tcPr>
                        <w:p w14:paraId="2CE84E1F" w14:textId="39073233" w:rsidR="00BB7DC1" w:rsidRPr="000D453B" w:rsidRDefault="00BB7DC1" w:rsidP="009B65E8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709B58E" w14:textId="77777777" w:rsidR="00BB7DC1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7A86EE8F" w14:textId="53C064AA" w:rsidR="00BB7DC1" w:rsidRPr="00067199" w:rsidRDefault="00BB7DC1" w:rsidP="00007C6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57AEC52" w14:textId="77777777" w:rsidR="00BB7DC1" w:rsidRDefault="00BB7DC1" w:rsidP="00007C6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77C8CFBD" w14:textId="77777777" w:rsidR="00BB7DC1" w:rsidRDefault="00BB7DC1" w:rsidP="00007C66">
                          <w:pPr>
                            <w:pStyle w:val="10-"/>
                          </w:pPr>
                          <w:r>
                            <w:t>П</w:t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4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6DD69093" w14:textId="5222154A" w:rsidR="00BB7DC1" w:rsidRDefault="00BB7DC1" w:rsidP="00007C66">
                          <w:pPr>
                            <w:pStyle w:val="10-"/>
                          </w:pP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lang w:val="en-US"/>
                            </w:rPr>
                            <w:instrText xml:space="preserve"> IF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instrText>1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rPr>
                              <w:lang w:val="en-US"/>
                            </w:rPr>
                            <w:instrText xml:space="preserve"> = 1 "" "1" </w:instrTex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B754E9D" w14:textId="534DC5E7" w:rsidR="00BB7DC1" w:rsidRDefault="00BB7DC1" w:rsidP="00007C66">
                          <w:pPr>
                            <w:pStyle w:val="10-"/>
                          </w:pP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BB7DC1" w14:paraId="14C9719C" w14:textId="77777777" w:rsidTr="00A41A28">
                      <w:trPr>
                        <w:trHeight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794A0190" w14:textId="77777777" w:rsidR="00BB7DC1" w:rsidRPr="009B65E8" w:rsidRDefault="00BB7DC1" w:rsidP="00EF4846">
                          <w:pPr>
                            <w:pStyle w:val="8-2"/>
                            <w:ind w:left="0"/>
                          </w:pPr>
                          <w:r w:rsidRPr="009B65E8">
                            <w:t>Н. контр.</w:t>
                          </w:r>
                        </w:p>
                      </w:tc>
                      <w:tc>
                        <w:tcPr>
                          <w:tcW w:w="1404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noWrap/>
                          <w:tcFitText/>
                          <w:vAlign w:val="center"/>
                        </w:tcPr>
                        <w:p w14:paraId="272ADB30" w14:textId="641DA811" w:rsidR="00BB7DC1" w:rsidRPr="000D453B" w:rsidRDefault="00BB7DC1" w:rsidP="00EF4846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2278D3D" w14:textId="77777777" w:rsidR="00BB7DC1" w:rsidRDefault="00BB7DC1" w:rsidP="00EF484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32623DF8" w14:textId="16E2B84F" w:rsidR="00BB7DC1" w:rsidRPr="00067199" w:rsidRDefault="00BB7DC1" w:rsidP="00EF484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DF020A4" w14:textId="77777777" w:rsidR="00BB7DC1" w:rsidRDefault="00BB7DC1" w:rsidP="00EF48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02133B6" w14:textId="77777777" w:rsidR="00BB7DC1" w:rsidRDefault="00BB7DC1" w:rsidP="00EF4846">
                          <w:pPr>
                            <w:pStyle w:val="72"/>
                            <w:ind w:left="699" w:right="0"/>
                            <w:jc w:val="center"/>
                          </w:pPr>
                          <w:r>
                            <w:t>Филиал  «Центр проектирования систем автоматизации и связи»</w:t>
                          </w:r>
                        </w:p>
                      </w:tc>
                    </w:tr>
                    <w:tr w:rsidR="00BB7DC1" w14:paraId="58533A9D" w14:textId="77777777" w:rsidTr="00A41A28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0F1832C3" w14:textId="77777777" w:rsidR="00BB7DC1" w:rsidRPr="009B65E8" w:rsidRDefault="00BB7DC1" w:rsidP="00EF4846">
                          <w:pPr>
                            <w:pStyle w:val="8-2"/>
                            <w:ind w:left="0"/>
                          </w:pPr>
                          <w:r w:rsidRPr="009B65E8">
                            <w:t>Нач. отд.</w:t>
                          </w:r>
                        </w:p>
                      </w:tc>
                      <w:tc>
                        <w:tcPr>
                          <w:tcW w:w="1404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noWrap/>
                          <w:tcFitText/>
                          <w:vAlign w:val="center"/>
                        </w:tcPr>
                        <w:p w14:paraId="2E601074" w14:textId="60C57056" w:rsidR="00BB7DC1" w:rsidRPr="000D453B" w:rsidRDefault="00BB7DC1" w:rsidP="00EF4846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6640538" w14:textId="77777777" w:rsidR="00BB7DC1" w:rsidRDefault="00BB7DC1" w:rsidP="00EF484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3629018C" w14:textId="12C56D6B" w:rsidR="00BB7DC1" w:rsidRPr="00067199" w:rsidRDefault="00BB7DC1" w:rsidP="00EF4846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5E2D2748" w14:textId="77777777" w:rsidR="00BB7DC1" w:rsidRDefault="00BB7DC1" w:rsidP="00EF48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548E3AE" w14:textId="77777777" w:rsidR="00BB7DC1" w:rsidRDefault="00BB7DC1" w:rsidP="00EF4846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i/>
                              <w:sz w:val="14"/>
                              <w:szCs w:val="14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4E972B33" w14:textId="77777777" w:rsidTr="00A41A28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0BFC7FEA" w14:textId="77777777" w:rsidR="00BB7DC1" w:rsidRPr="009B65E8" w:rsidRDefault="00BB7DC1" w:rsidP="00A41A28">
                          <w:pPr>
                            <w:pStyle w:val="8-2"/>
                            <w:ind w:left="0"/>
                          </w:pPr>
                          <w:r w:rsidRPr="009B65E8">
                            <w:t>ГИП</w:t>
                          </w:r>
                        </w:p>
                      </w:tc>
                      <w:tc>
                        <w:tcPr>
                          <w:tcW w:w="1404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noWrap/>
                          <w:tcFitText/>
                          <w:vAlign w:val="center"/>
                          <w:hideMark/>
                        </w:tcPr>
                        <w:p w14:paraId="70C3F68B" w14:textId="1176A112" w:rsidR="00BB7DC1" w:rsidRPr="000D453B" w:rsidRDefault="00BB7DC1" w:rsidP="00A41A28">
                          <w:pPr>
                            <w:pStyle w:val="8-2"/>
                            <w:ind w:left="0"/>
                          </w:pPr>
                          <w:r w:rsidRPr="001E62F4">
                            <w:rPr>
                              <w:spacing w:val="21"/>
                            </w:rPr>
                            <w:t>Романов А.Н</w:t>
                          </w:r>
                          <w:r w:rsidRPr="001E62F4">
                            <w:rPr>
                              <w:spacing w:val="4"/>
                            </w:rPr>
                            <w:t>.</w:t>
                          </w:r>
                        </w:p>
                      </w:tc>
                      <w:tc>
                        <w:tcPr>
                          <w:tcW w:w="767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28D617BA" w14:textId="22791930" w:rsidR="00BB7DC1" w:rsidRPr="00A54BBA" w:rsidRDefault="00BB7DC1" w:rsidP="00A41A28">
                          <w:pPr>
                            <w:pStyle w:val="8-4"/>
                            <w:rPr>
                              <w:sz w:val="10"/>
                              <w:szCs w:val="10"/>
                            </w:rPr>
                          </w:pPr>
                          <w:r w:rsidRPr="00A54BBA"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0"/>
                              <w:szCs w:val="10"/>
                              <w:lang w:eastAsia="ru-RU"/>
                            </w:rPr>
                            <w:t>Подп. ЭЦП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3858FD55" w14:textId="6C845CBA" w:rsidR="00BB7DC1" w:rsidRPr="00067199" w:rsidRDefault="00BB7DC1" w:rsidP="00A41A28">
                          <w:pPr>
                            <w:pStyle w:val="8-4"/>
                          </w:pPr>
                          <w:r>
                            <w:rPr>
                              <w:sz w:val="10"/>
                              <w:szCs w:val="10"/>
                            </w:rPr>
                            <w:t>22.09.22</w:t>
                          </w: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8FB79A6" w14:textId="77777777" w:rsidR="00BB7DC1" w:rsidRDefault="00BB7DC1" w:rsidP="00A41A28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276B1FD" w14:textId="77777777" w:rsidR="00BB7DC1" w:rsidRDefault="00BB7DC1" w:rsidP="00A41A28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i/>
                              <w:sz w:val="14"/>
                              <w:szCs w:val="14"/>
                              <w:lang w:eastAsia="ar-SA"/>
                            </w:rPr>
                          </w:pPr>
                        </w:p>
                      </w:tc>
                    </w:tr>
                  </w:tbl>
                  <w:p w14:paraId="186119C6" w14:textId="77777777" w:rsidR="00BB7DC1" w:rsidRDefault="00BB7DC1" w:rsidP="00EA7DA6">
                    <w:pPr>
                      <w:pStyle w:val="8-2"/>
                      <w:ind w:left="0"/>
                    </w:pPr>
                  </w:p>
                </w:txbxContent>
              </v:textbox>
              <w10:wrap type="square" anchorx="page" anchory="page"/>
              <w10:anchorlock/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3120" behindDoc="0" locked="0" layoutInCell="1" allowOverlap="1" wp14:anchorId="6CC90539" wp14:editId="76DA5B02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25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EB126ED" w14:textId="7073058E" w:rsidR="00BB7DC1" w:rsidRPr="007E4B3B" w:rsidRDefault="00BB7DC1" w:rsidP="00F36749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C90539" id="Text Box 60" o:spid="_x0000_s1059" type="#_x0000_t202" style="position:absolute;left:0;text-align:left;margin-left:14.2pt;margin-top:25.5pt;width:51.4pt;height:436.05pt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" filled="f" stroked="f">
              <v:textbox style="layout-flow:vertical;mso-layout-flow-alt:bottom-to-top;mso-fit-shape-to-text:t" inset="0,0,0,0">
                <w:txbxContent>
                  <w:p w14:paraId="3EB126ED" w14:textId="7073058E" w:rsidR="00BB7DC1" w:rsidRPr="007E4B3B" w:rsidRDefault="00BB7DC1" w:rsidP="00F36749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AC4796" w14:textId="77777777" w:rsidR="00BB7DC1" w:rsidRPr="009279E0" w:rsidRDefault="00BB7DC1" w:rsidP="009279E0">
    <w:pPr>
      <w:pStyle w:val="22"/>
    </w:pPr>
    <w:r>
      <mc:AlternateContent>
        <mc:Choice Requires="wps">
          <w:drawing>
            <wp:anchor distT="0" distB="0" distL="114300" distR="114300" simplePos="0" relativeHeight="251664384" behindDoc="0" locked="0" layoutInCell="1" allowOverlap="1" wp14:anchorId="31E24CF2" wp14:editId="51AEA512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46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705B8BB" w14:textId="2EAC7B0B" w:rsidR="00BB7DC1" w:rsidRPr="007E4B3B" w:rsidRDefault="00BB7DC1" w:rsidP="009279E0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E24CF2" id="_x0000_t202" coordsize="21600,21600" o:spt="202" path="m,l,21600r21600,l21600,xe">
              <v:stroke joinstyle="miter"/>
              <v:path gradientshapeok="t" o:connecttype="rect"/>
            </v:shapetype>
            <v:shape id="_x0000_s1060" type="#_x0000_t202" style="position:absolute;left:0;text-align:left;margin-left:14.2pt;margin-top:25.5pt;width:51.4pt;height:436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" filled="f" stroked="f">
              <v:textbox style="layout-flow:vertical;mso-layout-flow-alt:bottom-to-top;mso-fit-shape-to-text:t" inset="0,0,0,0">
                <w:txbxContent>
                  <w:p w14:paraId="0705B8BB" w14:textId="2EAC7B0B" w:rsidR="00BB7DC1" w:rsidRPr="007E4B3B" w:rsidRDefault="00BB7DC1" w:rsidP="009279E0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3360" behindDoc="0" locked="1" layoutInCell="0" allowOverlap="1" wp14:anchorId="33FF967B" wp14:editId="52415ED0">
              <wp:simplePos x="0" y="0"/>
              <wp:positionH relativeFrom="page">
                <wp:posOffset>153035</wp:posOffset>
              </wp:positionH>
              <wp:positionV relativeFrom="page">
                <wp:posOffset>204470</wp:posOffset>
              </wp:positionV>
              <wp:extent cx="7217410" cy="10335260"/>
              <wp:effectExtent l="0" t="0" r="21590" b="8890"/>
              <wp:wrapNone/>
              <wp:docPr id="38" name="Group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17410" cy="10335260"/>
                        <a:chOff x="244" y="249"/>
                        <a:chExt cx="11366" cy="16276"/>
                      </a:xfrm>
                    </wpg:grpSpPr>
                    <wps:wsp>
                      <wps:cNvPr id="39" name="Text Box 95"/>
                      <wps:cNvSpPr txBox="1">
                        <a:spLocks noChangeArrowheads="1"/>
                      </wps:cNvSpPr>
                      <wps:spPr bwMode="auto">
                        <a:xfrm>
                          <a:off x="244" y="11541"/>
                          <a:ext cx="900" cy="49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675" w:type="dxa"/>
                              <w:tblInd w:w="65" w:type="dxa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12" w:space="0" w:color="auto"/>
                                <w:insideV w:val="single" w:sz="12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80"/>
                              <w:gridCol w:w="395"/>
                            </w:tblGrid>
                            <w:tr w:rsidR="00BB7DC1" w14:paraId="3A2881BF" w14:textId="77777777">
                              <w:trPr>
                                <w:cantSplit/>
                                <w:trHeight w:val="1418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0B1D3F04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Взам. инв. №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extDirection w:val="btLr"/>
                                  <w:vAlign w:val="center"/>
                                </w:tcPr>
                                <w:p w14:paraId="7C072BCE" w14:textId="77777777" w:rsidR="00BB7DC1" w:rsidRDefault="00BB7DC1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14:paraId="7E58A2AA" w14:textId="77777777">
                              <w:trPr>
                                <w:cantSplit/>
                                <w:trHeight w:hRule="exact" w:val="1985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3F066104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Подп. и дата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extDirection w:val="btLr"/>
                                  <w:vAlign w:val="center"/>
                                </w:tcPr>
                                <w:p w14:paraId="72C4AE1E" w14:textId="77777777" w:rsidR="00BB7DC1" w:rsidRDefault="00BB7DC1">
                                  <w:pPr>
                                    <w:pStyle w:val="10-"/>
                                  </w:pPr>
                                </w:p>
                              </w:tc>
                            </w:tr>
                            <w:tr w:rsidR="00BB7DC1" w14:paraId="5AC74CFD" w14:textId="77777777">
                              <w:trPr>
                                <w:cantSplit/>
                                <w:trHeight w:hRule="exact" w:val="1418"/>
                              </w:trPr>
                              <w:tc>
                                <w:tcPr>
                                  <w:tcW w:w="284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29655802" w14:textId="77777777" w:rsidR="00BB7DC1" w:rsidRPr="009279E0" w:rsidRDefault="00BB7DC1" w:rsidP="009279E0">
                                  <w:pPr>
                                    <w:pStyle w:val="8-"/>
                                  </w:pPr>
                                  <w:r w:rsidRPr="009279E0">
                                    <w:t>Инв. № подп.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  <w:textDirection w:val="btLr"/>
                                  <w:vAlign w:val="center"/>
                                  <w:hideMark/>
                                </w:tcPr>
                                <w:p w14:paraId="2FEE0F22" w14:textId="3DDDDBFE" w:rsidR="00BB7DC1" w:rsidRPr="009279E0" w:rsidRDefault="00BB7DC1" w:rsidP="00904E7F">
                                  <w:pPr>
                                    <w:pStyle w:val="10-"/>
                                  </w:pPr>
                                  <w:fldSimple w:instr=" DOCPROPERTY  LSATTR_Инвентарный__  \* MERGEFORMAT ">
                                    <w:r>
                                      <w:t>429538</w:t>
                                    </w:r>
                                  </w:fldSimple>
                                </w:p>
                              </w:tc>
                            </w:tr>
                          </w:tbl>
                          <w:p w14:paraId="2AE1643F" w14:textId="77777777" w:rsidR="00BB7DC1" w:rsidRDefault="00BB7DC1" w:rsidP="009279E0">
                            <w:pPr>
                              <w:pStyle w:val="a6"/>
                              <w:rPr>
                                <w:rFonts w:ascii="Arial" w:hAnsi="Arial" w:cs="Arial"/>
                                <w:sz w:val="12"/>
                                <w:szCs w:val="12"/>
                                <w:lang w:eastAsia="ar-SA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  <wpg:grpSp>
                      <wpg:cNvPr id="40" name="Group 96"/>
                      <wpg:cNvGrpSpPr>
                        <a:grpSpLocks/>
                      </wpg:cNvGrpSpPr>
                      <wpg:grpSpPr bwMode="auto">
                        <a:xfrm>
                          <a:off x="1117" y="249"/>
                          <a:ext cx="10493" cy="16165"/>
                          <a:chOff x="1117" y="329"/>
                          <a:chExt cx="10493" cy="16165"/>
                        </a:xfrm>
                      </wpg:grpSpPr>
                      <wpg:grpSp>
                        <wpg:cNvPr id="41" name="Group 97"/>
                        <wpg:cNvGrpSpPr>
                          <a:grpSpLocks/>
                        </wpg:cNvGrpSpPr>
                        <wpg:grpSpPr bwMode="auto">
                          <a:xfrm>
                            <a:off x="1117" y="329"/>
                            <a:ext cx="10493" cy="16165"/>
                            <a:chOff x="1787" y="4557"/>
                            <a:chExt cx="9720" cy="360"/>
                          </a:xfrm>
                        </wpg:grpSpPr>
                        <wps:wsp>
                          <wps:cNvPr id="42" name="Line 9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87" y="4557"/>
                              <a:ext cx="9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87" y="4557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Line 1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507" y="4557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45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10785" y="335"/>
                            <a:ext cx="825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3A4C10" w14:textId="037287C2" w:rsidR="00BB7DC1" w:rsidRDefault="00BB7DC1" w:rsidP="00F13DAF">
                              <w:pPr>
                                <w:pStyle w:val="10-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=</w:instrTex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PAGE </w:instrText>
                              </w:r>
                              <w:r>
                                <w:fldChar w:fldCharType="separate"/>
                              </w:r>
                              <w:r w:rsidR="001B15E6">
                                <w:rPr>
                                  <w:noProof/>
                                </w:rPr>
                                <w:instrText>3</w:instrTex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instrText xml:space="preserve">+1+ </w:instrText>
                              </w:r>
                              <w:r>
                                <w:rPr>
                                  <w:noProof/>
                                </w:rPr>
                                <w:fldChar w:fldCharType="begin"/>
                              </w:r>
                              <w:r>
                                <w:rPr>
                                  <w:noProof/>
                                </w:rPr>
                                <w:instrText xml:space="preserve"> STYLEREF  Страницы.С  \* MERGEFORMAT </w:instrText>
                              </w:r>
                              <w:r>
                                <w:rPr>
                                  <w:noProof/>
                                </w:rPr>
                                <w:fldChar w:fldCharType="separate"/>
                              </w:r>
                              <w:r w:rsidR="001B15E6">
                                <w:rPr>
                                  <w:noProof/>
                                </w:rPr>
                                <w:instrText>1</w:instrTex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instrText xml:space="preserve"> +</w:instrText>
                              </w:r>
                              <w:fldSimple w:instr=" DOCPROPERTY  &quot;Кол-во страниц СП&quot;  \* MERGEFORMAT ">
                                <w:r>
                                  <w:instrText>2</w:instrText>
                                </w:r>
                              </w:fldSimple>
                              <w:r>
                                <w:fldChar w:fldCharType="separate"/>
                              </w:r>
                              <w:r w:rsidR="001B15E6">
                                <w:rPr>
                                  <w:noProof/>
                                </w:rPr>
                                <w:t>7</w:t>
                              </w:r>
                              <w:r>
                                <w:fldChar w:fldCharType="end"/>
                              </w:r>
                            </w:p>
                            <w:p w14:paraId="7084E683" w14:textId="77777777" w:rsidR="00BB7DC1" w:rsidRDefault="00BB7DC1" w:rsidP="009279E0">
                              <w:pPr>
                                <w:pStyle w:val="10-"/>
                              </w:pPr>
                            </w:p>
                            <w:p w14:paraId="358C3497" w14:textId="77777777" w:rsidR="00BB7DC1" w:rsidRDefault="00BB7DC1" w:rsidP="009279E0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36000" rIns="91440" bIns="360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3FF967B" id="_x0000_s1061" style="position:absolute;left:0;text-align:left;margin-left:12.05pt;margin-top:16.1pt;width:568.3pt;height:813.8pt;z-index:251663360;mso-position-horizontal-relative:page;mso-position-vertical-relative:page" coordorigin="244,249" coordsize="11366,16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" o:allowincell="f">
              <v:shape id="Text Box 95" o:spid="_x0000_s1062" type="#_x0000_t202" style="position:absolute;left:244;top:11541;width:900;height:4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" filled="f" stroked="f">
                <v:textbox inset=",0,,0">
                  <w:txbxContent>
                    <w:tbl>
                      <w:tblPr>
                        <w:tblOverlap w:val="never"/>
                        <w:tblW w:w="675" w:type="dxa"/>
                        <w:tblInd w:w="6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12" w:space="0" w:color="auto"/>
                          <w:insideV w:val="single" w:sz="12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80"/>
                        <w:gridCol w:w="395"/>
                      </w:tblGrid>
                      <w:tr w:rsidR="00BB7DC1" w14:paraId="3A2881BF" w14:textId="77777777">
                        <w:trPr>
                          <w:cantSplit/>
                          <w:trHeight w:val="1418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0B1D3F04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extDirection w:val="btLr"/>
                            <w:vAlign w:val="center"/>
                          </w:tcPr>
                          <w:p w14:paraId="7C072BCE" w14:textId="77777777" w:rsidR="00BB7DC1" w:rsidRDefault="00BB7DC1">
                            <w:pPr>
                              <w:pStyle w:val="10-"/>
                            </w:pPr>
                          </w:p>
                        </w:tc>
                      </w:tr>
                      <w:tr w:rsidR="00BB7DC1" w14:paraId="7E58A2AA" w14:textId="77777777">
                        <w:trPr>
                          <w:cantSplit/>
                          <w:trHeight w:hRule="exact" w:val="1985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3F066104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extDirection w:val="btLr"/>
                            <w:vAlign w:val="center"/>
                          </w:tcPr>
                          <w:p w14:paraId="72C4AE1E" w14:textId="77777777" w:rsidR="00BB7DC1" w:rsidRDefault="00BB7DC1">
                            <w:pPr>
                              <w:pStyle w:val="10-"/>
                            </w:pPr>
                          </w:p>
                        </w:tc>
                      </w:tr>
                      <w:tr w:rsidR="00BB7DC1" w14:paraId="5AC74CFD" w14:textId="77777777">
                        <w:trPr>
                          <w:cantSplit/>
                          <w:trHeight w:hRule="exact" w:val="1418"/>
                        </w:trPr>
                        <w:tc>
                          <w:tcPr>
                            <w:tcW w:w="284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29655802" w14:textId="77777777" w:rsidR="00BB7DC1" w:rsidRPr="009279E0" w:rsidRDefault="00BB7DC1" w:rsidP="009279E0">
                            <w:pPr>
                              <w:pStyle w:val="8-"/>
                            </w:pPr>
                            <w:r w:rsidRPr="009279E0">
                              <w:t>Инв. № подп.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  <w:textDirection w:val="btLr"/>
                            <w:vAlign w:val="center"/>
                            <w:hideMark/>
                          </w:tcPr>
                          <w:p w14:paraId="2FEE0F22" w14:textId="3DDDDBFE" w:rsidR="00BB7DC1" w:rsidRPr="009279E0" w:rsidRDefault="00BB7DC1" w:rsidP="00904E7F">
                            <w:pPr>
                              <w:pStyle w:val="10-"/>
                            </w:pPr>
                            <w:fldSimple w:instr=" DOCPROPERTY  LSATTR_Инвентарный__  \* MERGEFORMAT ">
                              <w:r>
                                <w:t>429538</w:t>
                              </w:r>
                            </w:fldSimple>
                          </w:p>
                        </w:tc>
                      </w:tr>
                    </w:tbl>
                    <w:p w14:paraId="2AE1643F" w14:textId="77777777" w:rsidR="00BB7DC1" w:rsidRDefault="00BB7DC1" w:rsidP="009279E0">
                      <w:pPr>
                        <w:pStyle w:val="a6"/>
                        <w:rPr>
                          <w:rFonts w:ascii="Arial" w:hAnsi="Arial" w:cs="Arial"/>
                          <w:sz w:val="12"/>
                          <w:szCs w:val="12"/>
                          <w:lang w:eastAsia="ar-SA"/>
                        </w:rPr>
                      </w:pPr>
                    </w:p>
                  </w:txbxContent>
                </v:textbox>
              </v:shape>
              <v:group id="Group 96" o:spid="_x0000_s1063" style="position:absolute;left:1117;top:249;width:10493;height:16165" coordorigin="1117,329" coordsize="10493,1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<v:group id="Group 97" o:spid="_x0000_s1064" style="position:absolute;left:1117;top:329;width:10493;height:16165" coordorigin="1787,4557" coordsize="972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line id="Line 98" o:spid="_x0000_s1065" style="position:absolute;visibility:visible;mso-wrap-style:square" from="1787,4557" to="11507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ACfwwAAANsAAAAPAAAAZHJzL2Rvd25yZXYueG1sRI9Ba8JA&#10;FITvBf/D8oTe6kZbik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gggAn8MAAADbAAAADwAA&#10;AAAAAAAAAAAAAAAHAgAAZHJzL2Rvd25yZXYueG1sUEsFBgAAAAADAAMAtwAAAPcCAAAAAA==&#10;" strokeweight="1.5pt"/>
                  <v:line id="Line 99" o:spid="_x0000_s1066" style="position:absolute;visibility:visible;mso-wrap-style:square" from="1787,4557" to="178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" strokeweight="1.5pt"/>
                  <v:line id="Line 100" o:spid="_x0000_s1067" style="position:absolute;visibility:visible;mso-wrap-style:square" from="11507,4557" to="1150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</v:group>
                <v:rect id="Rectangle 101" o:spid="_x0000_s1068" style="position:absolute;left:10785;top:335;width:825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" strokeweight="1.5pt">
                  <v:textbox inset=",1mm,,1mm">
                    <w:txbxContent>
                      <w:p w14:paraId="6D3A4C10" w14:textId="037287C2" w:rsidR="00BB7DC1" w:rsidRDefault="00BB7DC1" w:rsidP="00F13DAF">
                        <w:pPr>
                          <w:pStyle w:val="10-"/>
                        </w:pPr>
                        <w:r>
                          <w:fldChar w:fldCharType="begin"/>
                        </w:r>
                        <w:r>
                          <w:instrText xml:space="preserve"> =</w:instrText>
                        </w:r>
                        <w:r>
                          <w:fldChar w:fldCharType="begin"/>
                        </w:r>
                        <w:r>
                          <w:instrText xml:space="preserve"> PAGE </w:instrText>
                        </w:r>
                        <w:r>
                          <w:fldChar w:fldCharType="separate"/>
                        </w:r>
                        <w:r w:rsidR="001B15E6">
                          <w:rPr>
                            <w:noProof/>
                          </w:rPr>
                          <w:instrText>3</w:instrTex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instrText xml:space="preserve">+1+ </w:instrText>
                        </w:r>
                        <w:r>
                          <w:rPr>
                            <w:noProof/>
                          </w:rPr>
                          <w:fldChar w:fldCharType="begin"/>
                        </w:r>
                        <w:r>
                          <w:rPr>
                            <w:noProof/>
                          </w:rPr>
                          <w:instrText xml:space="preserve"> STYLEREF  Страницы.С  \* MERGEFORMAT </w:instrText>
                        </w:r>
                        <w:r>
                          <w:rPr>
                            <w:noProof/>
                          </w:rPr>
                          <w:fldChar w:fldCharType="separate"/>
                        </w:r>
                        <w:r w:rsidR="001B15E6">
                          <w:rPr>
                            <w:noProof/>
                          </w:rPr>
                          <w:instrText>1</w:instrTex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instrText xml:space="preserve"> +</w:instrText>
                        </w:r>
                        <w:fldSimple w:instr=" DOCPROPERTY  &quot;Кол-во страниц СП&quot;  \* MERGEFORMAT ">
                          <w:r>
                            <w:instrText>2</w:instrText>
                          </w:r>
                        </w:fldSimple>
                        <w:r>
                          <w:fldChar w:fldCharType="separate"/>
                        </w:r>
                        <w:r w:rsidR="001B15E6">
                          <w:rPr>
                            <w:noProof/>
                          </w:rPr>
                          <w:t>7</w:t>
                        </w:r>
                        <w:r>
                          <w:fldChar w:fldCharType="end"/>
                        </w:r>
                      </w:p>
                      <w:p w14:paraId="7084E683" w14:textId="77777777" w:rsidR="00BB7DC1" w:rsidRDefault="00BB7DC1" w:rsidP="009279E0">
                        <w:pPr>
                          <w:pStyle w:val="10-"/>
                        </w:pPr>
                      </w:p>
                      <w:p w14:paraId="358C3497" w14:textId="77777777" w:rsidR="00BB7DC1" w:rsidRDefault="00BB7DC1" w:rsidP="009279E0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rect>
              </v:group>
              <w10:wrap anchorx="page" anchory="page"/>
              <w10:anchorlock/>
            </v:group>
          </w:pict>
        </mc:Fallback>
      </mc:AlternateContent>
    </w:r>
    <w:r>
      <mc:AlternateContent>
        <mc:Choice Requires="wps">
          <w:drawing>
            <wp:anchor distT="0" distB="0" distL="0" distR="0" simplePos="0" relativeHeight="251662336" behindDoc="0" locked="1" layoutInCell="0" allowOverlap="1" wp14:anchorId="07822C69" wp14:editId="27EE6A6C">
              <wp:simplePos x="0" y="0"/>
              <wp:positionH relativeFrom="page">
                <wp:posOffset>698500</wp:posOffset>
              </wp:positionH>
              <wp:positionV relativeFrom="page">
                <wp:posOffset>9898380</wp:posOffset>
              </wp:positionV>
              <wp:extent cx="6696075" cy="642620"/>
              <wp:effectExtent l="0" t="0" r="9525" b="5080"/>
              <wp:wrapSquare wrapText="bothSides"/>
              <wp:docPr id="37" name="Text 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6075" cy="642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500" w:type="dxa"/>
                            <w:jc w:val="center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423"/>
                            <w:gridCol w:w="606"/>
                            <w:gridCol w:w="683"/>
                            <w:gridCol w:w="684"/>
                            <w:gridCol w:w="889"/>
                            <w:gridCol w:w="607"/>
                            <w:gridCol w:w="6019"/>
                            <w:gridCol w:w="589"/>
                          </w:tblGrid>
                          <w:tr w:rsidR="00BB7DC1" w14:paraId="41010CDC" w14:textId="77777777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1414B23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0EC3970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164283F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A68D953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365EFDC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28AFB94B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13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8643B26" w14:textId="11374FB6" w:rsidR="00BB7DC1" w:rsidRPr="006872AD" w:rsidRDefault="00BB7DC1">
                                <w:pPr>
                                  <w:pStyle w:val="10-"/>
                                  <w:ind w:left="-57" w:right="-57"/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6872AD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6872AD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instrText xml:space="preserve"> DOCPROPERTY LSATTR_Обозначение \* MERGEFORMAT </w:instrText>
                                </w:r>
                                <w:r w:rsidRPr="006872AD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t>Г.9.0000.24056-СТН/ГТП-500.000-ПЗ</w:t>
                                </w:r>
                                <w:r w:rsidRPr="006872AD"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58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383E16E4" w14:textId="77777777" w:rsidR="00BB7DC1" w:rsidRDefault="00BB7DC1">
                                <w:pPr>
                                  <w:pStyle w:val="75-0"/>
                                </w:pPr>
                                <w:r>
                                  <w:rPr>
                                    <w:lang w:val="en-US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BB7DC1" w14:paraId="30D634B8" w14:textId="77777777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0571A34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8952545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CC37C84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28CB37C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ACE8C96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60F44FF3" w14:textId="77777777" w:rsidR="00BB7DC1" w:rsidRDefault="00BB7DC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013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7AC080E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8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3DBDAE58" w14:textId="28D3EB12" w:rsidR="00BB7DC1" w:rsidRDefault="00BB7DC1">
                                <w:pPr>
                                  <w:pStyle w:val="10-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\* MERGEFORMAT </w:instrText>
                                </w:r>
                                <w: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t>3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BB7DC1" w14:paraId="1FFA7827" w14:textId="77777777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2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4B14D03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Изм</w:t>
                                </w: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0E44195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682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FB4D4A3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6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74E2D16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8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D245D7C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60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7235C99" w14:textId="77777777" w:rsidR="00BB7DC1" w:rsidRDefault="00BB7DC1">
                                <w:pPr>
                                  <w:pStyle w:val="75-0"/>
                                  <w:ind w:left="-85" w:right="-85"/>
                                </w:pPr>
                                <w: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013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2A451D8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88" w:type="dxa"/>
                                <w:vMerge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4E4937A" w14:textId="77777777" w:rsidR="00BB7DC1" w:rsidRDefault="00BB7DC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</w:tbl>
                        <w:p w14:paraId="66E038EC" w14:textId="77777777" w:rsidR="00BB7DC1" w:rsidRDefault="00BB7DC1" w:rsidP="009279E0">
                          <w:pPr>
                            <w:pStyle w:val="8-4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822C69" id="_x0000_s1069" type="#_x0000_t202" style="position:absolute;left:0;text-align:left;margin-left:55pt;margin-top:779.4pt;width:527.25pt;height:50.6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Za4tQIAALMFAAAOAAAAZHJzL2Uyb0RvYy54bWysVG1vmzAQ/j5p/8Hyd8pLCQk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" o:allowincell="f" filled="f" stroked="f">
              <v:textbox inset="0,0,0,0">
                <w:txbxContent>
                  <w:tbl>
                    <w:tblPr>
                      <w:tblW w:w="10500" w:type="dxa"/>
                      <w:jc w:val="center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423"/>
                      <w:gridCol w:w="606"/>
                      <w:gridCol w:w="683"/>
                      <w:gridCol w:w="684"/>
                      <w:gridCol w:w="889"/>
                      <w:gridCol w:w="607"/>
                      <w:gridCol w:w="6019"/>
                      <w:gridCol w:w="589"/>
                    </w:tblGrid>
                    <w:tr w:rsidR="00BB7DC1" w14:paraId="41010CDC" w14:textId="77777777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1414B23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0EC3970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164283F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A68D953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365EFDC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28AFB94B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13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8643B26" w14:textId="11374FB6" w:rsidR="00BB7DC1" w:rsidRPr="006872AD" w:rsidRDefault="00BB7DC1">
                          <w:pPr>
                            <w:pStyle w:val="10-"/>
                            <w:ind w:left="-57" w:right="-57"/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</w:pPr>
                          <w:r w:rsidRPr="006872AD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6872AD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instrText xml:space="preserve"> DOCPROPERTY LSATTR_Обозначение \* MERGEFORMAT </w:instrText>
                          </w:r>
                          <w:r w:rsidRPr="006872AD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t>Г.9.0000.24056-СТН/ГТП-500.000-ПЗ</w:t>
                          </w:r>
                          <w:r w:rsidRPr="006872AD"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58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383E16E4" w14:textId="77777777" w:rsidR="00BB7DC1" w:rsidRDefault="00BB7DC1">
                          <w:pPr>
                            <w:pStyle w:val="75-0"/>
                          </w:pPr>
                          <w:r>
                            <w:rPr>
                              <w:lang w:val="en-US"/>
                            </w:rPr>
                            <w:t>Лист</w:t>
                          </w:r>
                        </w:p>
                      </w:tc>
                    </w:tr>
                    <w:tr w:rsidR="00BB7DC1" w14:paraId="30D634B8" w14:textId="77777777">
                      <w:trPr>
                        <w:trHeight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0571A34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8952545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CC37C84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28CB37C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ACE8C96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60F44FF3" w14:textId="77777777" w:rsidR="00BB7DC1" w:rsidRDefault="00BB7DC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013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7AC080E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588" w:type="dxa"/>
                          <w:vMerge w:val="restart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3DBDAE58" w14:textId="28D3EB12" w:rsidR="00BB7DC1" w:rsidRDefault="00BB7DC1">
                          <w:pPr>
                            <w:pStyle w:val="10-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t>3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BB7DC1" w14:paraId="1FFA7827" w14:textId="77777777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2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4B14D03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Изм</w:t>
                          </w: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0E44195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Кол.уч.</w:t>
                          </w:r>
                        </w:p>
                      </w:tc>
                      <w:tc>
                        <w:tcPr>
                          <w:tcW w:w="682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FB4D4A3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Лист</w:t>
                          </w:r>
                        </w:p>
                      </w:tc>
                      <w:tc>
                        <w:tcPr>
                          <w:tcW w:w="6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74E2D16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№ док.</w:t>
                          </w:r>
                        </w:p>
                      </w:tc>
                      <w:tc>
                        <w:tcPr>
                          <w:tcW w:w="88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D245D7C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Подп.</w:t>
                          </w:r>
                        </w:p>
                      </w:tc>
                      <w:tc>
                        <w:tcPr>
                          <w:tcW w:w="60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7235C99" w14:textId="77777777" w:rsidR="00BB7DC1" w:rsidRDefault="00BB7DC1">
                          <w:pPr>
                            <w:pStyle w:val="75-0"/>
                            <w:ind w:left="-85" w:right="-85"/>
                          </w:pPr>
                          <w:r>
                            <w:t>Дата</w:t>
                          </w:r>
                        </w:p>
                      </w:tc>
                      <w:tc>
                        <w:tcPr>
                          <w:tcW w:w="6013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2A451D8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588" w:type="dxa"/>
                          <w:vMerge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4E4937A" w14:textId="77777777" w:rsidR="00BB7DC1" w:rsidRDefault="00BB7DC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  <w:lang w:eastAsia="ar-SA"/>
                            </w:rPr>
                          </w:pPr>
                        </w:p>
                      </w:tc>
                    </w:tr>
                  </w:tbl>
                  <w:p w14:paraId="66E038EC" w14:textId="77777777" w:rsidR="00BB7DC1" w:rsidRDefault="00BB7DC1" w:rsidP="009279E0">
                    <w:pPr>
                      <w:pStyle w:val="8-4"/>
                    </w:pPr>
                  </w:p>
                </w:txbxContent>
              </v:textbox>
              <w10:wrap type="square" anchorx="page" anchory="page"/>
              <w10:anchorlock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E652E6" w14:textId="77777777" w:rsidR="00BB7DC1" w:rsidRPr="0063601D" w:rsidRDefault="00BB7DC1" w:rsidP="0063601D">
    <w:pPr>
      <w:pStyle w:val="22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 wp14:anchorId="00758682" wp14:editId="37B5D177">
              <wp:simplePos x="0" y="0"/>
              <wp:positionH relativeFrom="page">
                <wp:posOffset>180340</wp:posOffset>
              </wp:positionH>
              <wp:positionV relativeFrom="page">
                <wp:posOffset>323850</wp:posOffset>
              </wp:positionV>
              <wp:extent cx="652780" cy="5537835"/>
              <wp:effectExtent l="0" t="0" r="13970" b="5715"/>
              <wp:wrapNone/>
              <wp:docPr id="14" name="Text 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" cy="5537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D59D360" w14:textId="29F59686" w:rsidR="00BB7DC1" w:rsidRPr="007E4B3B" w:rsidRDefault="00BB7DC1" w:rsidP="00EA7DA6">
                          <w:pPr>
                            <w:jc w:val="right"/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</w:pP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instrText xml:space="preserve"> DOCPROPERTY LSATTR_VERID \* MERGEFORMAT </w:instrTex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100019484800002</w:t>
                          </w:r>
                          <w:r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fldChar w:fldCharType="end"/>
                          </w:r>
                          <w:r w:rsidRPr="007E4B3B">
                            <w:rPr>
                              <w:rFonts w:ascii="C39HrP24DhTt" w:hAnsi="C39HrP24DhTt"/>
                              <w:sz w:val="72"/>
                              <w:szCs w:val="72"/>
                              <w:lang w:val="en-US"/>
                            </w:rPr>
                            <w:t>*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758682" id="_x0000_t202" coordsize="21600,21600" o:spt="202" path="m,l,21600r21600,l21600,xe">
              <v:stroke joinstyle="miter"/>
              <v:path gradientshapeok="t" o:connecttype="rect"/>
            </v:shapetype>
            <v:shape id="Text Box 82" o:spid="_x0000_s1070" type="#_x0000_t202" style="position:absolute;left:0;text-align:left;margin-left:14.2pt;margin-top:25.5pt;width:51.4pt;height:436.0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" filled="f" stroked="f">
              <v:textbox style="layout-flow:vertical;mso-layout-flow-alt:bottom-to-top;mso-fit-shape-to-text:t" inset="0,0,0,0">
                <w:txbxContent>
                  <w:p w14:paraId="3D59D360" w14:textId="29F59686" w:rsidR="00BB7DC1" w:rsidRPr="007E4B3B" w:rsidRDefault="00BB7DC1" w:rsidP="00EA7DA6">
                    <w:pPr>
                      <w:jc w:val="right"/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</w:pP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begin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instrText xml:space="preserve"> DOCPROPERTY LSATTR_VERID \* MERGEFORMAT </w:instrTex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separate"/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100019484800002</w:t>
                    </w:r>
                    <w:r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fldChar w:fldCharType="end"/>
                    </w:r>
                    <w:r w:rsidRPr="007E4B3B">
                      <w:rPr>
                        <w:rFonts w:ascii="C39HrP24DhTt" w:hAnsi="C39HrP24DhTt"/>
                        <w:sz w:val="72"/>
                        <w:szCs w:val="72"/>
                        <w:lang w:val="en-US"/>
                      </w:rPr>
                      <w:t>*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59264" behindDoc="0" locked="1" layoutInCell="0" allowOverlap="1" wp14:anchorId="55318A76" wp14:editId="6899BA10">
              <wp:simplePos x="0" y="0"/>
              <wp:positionH relativeFrom="page">
                <wp:posOffset>154940</wp:posOffset>
              </wp:positionH>
              <wp:positionV relativeFrom="page">
                <wp:posOffset>198120</wp:posOffset>
              </wp:positionV>
              <wp:extent cx="7217410" cy="10343515"/>
              <wp:effectExtent l="2540" t="17145" r="9525" b="2540"/>
              <wp:wrapNone/>
              <wp:docPr id="1" name="Group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17410" cy="10343515"/>
                        <a:chOff x="244" y="324"/>
                        <a:chExt cx="11366" cy="16289"/>
                      </a:xfrm>
                    </wpg:grpSpPr>
                    <wpg:grpSp>
                      <wpg:cNvPr id="2" name="Group 32"/>
                      <wpg:cNvGrpSpPr>
                        <a:grpSpLocks/>
                      </wpg:cNvGrpSpPr>
                      <wpg:grpSpPr bwMode="auto">
                        <a:xfrm>
                          <a:off x="244" y="324"/>
                          <a:ext cx="11366" cy="16289"/>
                          <a:chOff x="244" y="249"/>
                          <a:chExt cx="11366" cy="16289"/>
                        </a:xfrm>
                      </wpg:grpSpPr>
                      <wps:wsp>
                        <wps:cNvPr id="4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244" y="7730"/>
                            <a:ext cx="900" cy="8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Overlap w:val="never"/>
                                <w:tblW w:w="840" w:type="dxa"/>
                                <w:tbl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  <w:insideH w:val="single" w:sz="12" w:space="0" w:color="auto"/>
                                  <w:insideV w:val="single" w:sz="12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59"/>
                                <w:gridCol w:w="122"/>
                                <w:gridCol w:w="162"/>
                                <w:gridCol w:w="118"/>
                                <w:gridCol w:w="279"/>
                              </w:tblGrid>
                              <w:tr w:rsidR="00BB7DC1" w14:paraId="7A36DB19" w14:textId="77777777">
                                <w:trPr>
                                  <w:cantSplit/>
                                  <w:trHeight w:val="567"/>
                                </w:trPr>
                                <w:tc>
                                  <w:tcPr>
                                    <w:tcW w:w="280" w:type="dxa"/>
                                    <w:gridSpan w:val="2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  <w:hideMark/>
                                  </w:tcPr>
                                  <w:p w14:paraId="6537B833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Согласовано</w:t>
                                    </w: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25A25A31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606ABF39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79188931" w14:textId="77777777">
                                <w:trPr>
                                  <w:cantSplit/>
                                  <w:trHeight w:val="851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258055C7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47678B55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6A592620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28536CDC" w14:textId="77777777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3D540866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5BD30499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49644FBA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5E731BA2" w14:textId="77777777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564" w:type="dxa"/>
                                    <w:gridSpan w:val="2"/>
                                    <w:vMerge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2384090B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</w:p>
                                </w:tc>
                                <w:tc>
                                  <w:tcPr>
                                    <w:tcW w:w="280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1B5BABA9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</w:tcPr>
                                  <w:p w14:paraId="26D542DF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  <w:tr w:rsidR="00BB7DC1" w14:paraId="2F1A868F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val="1418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00F7FFA8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Взам. инв. №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45176F6D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</w:p>
                                </w:tc>
                              </w:tr>
                              <w:tr w:rsidR="00BB7DC1" w14:paraId="5763CC36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hRule="exact" w:val="1985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27A8F8B6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Подп. и дата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extDirection w:val="btLr"/>
                                    <w:vAlign w:val="center"/>
                                  </w:tcPr>
                                  <w:p w14:paraId="185A3304" w14:textId="77777777" w:rsidR="00BB7DC1" w:rsidRDefault="00BB7DC1" w:rsidP="009279E0">
                                    <w:pPr>
                                      <w:pStyle w:val="8-"/>
                                      <w:jc w:val="left"/>
                                    </w:pPr>
                                  </w:p>
                                </w:tc>
                              </w:tr>
                              <w:tr w:rsidR="00BB7DC1" w14:paraId="0A280A5E" w14:textId="77777777">
                                <w:trPr>
                                  <w:gridBefore w:val="1"/>
                                  <w:wBefore w:w="158" w:type="dxa"/>
                                  <w:cantSplit/>
                                  <w:trHeight w:hRule="exact" w:val="1418"/>
                                </w:trPr>
                                <w:tc>
                                  <w:tcPr>
                                    <w:tcW w:w="28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2A9E1074" w14:textId="77777777" w:rsidR="00BB7DC1" w:rsidRPr="009279E0" w:rsidRDefault="00BB7DC1" w:rsidP="009279E0">
                                    <w:pPr>
                                      <w:pStyle w:val="8-"/>
                                    </w:pPr>
                                    <w:r w:rsidRPr="009279E0">
                                      <w:t>Инв. № подп.</w:t>
                                    </w:r>
                                  </w:p>
                                </w:tc>
                                <w:tc>
                                  <w:tcPr>
                                    <w:tcW w:w="397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  <w:textDirection w:val="btLr"/>
                                    <w:vAlign w:val="center"/>
                                    <w:hideMark/>
                                  </w:tcPr>
                                  <w:p w14:paraId="0CEA0E02" w14:textId="35FC7E56" w:rsidR="00BB7DC1" w:rsidRDefault="00BB7DC1" w:rsidP="009279E0">
                                    <w:pPr>
                                      <w:pStyle w:val="10-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fldChar w:fldCharType="begin"/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instrText xml:space="preserve"> DOCPROPERTY LSATTR_Инвентарный__ \* MERGEFORMAT </w:instrTex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fldChar w:fldCharType="separate"/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429538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fldChar w:fldCharType="end"/>
                                    </w:r>
                                  </w:p>
                                </w:tc>
                              </w:tr>
                            </w:tbl>
                            <w:p w14:paraId="3D226EFF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  <w:p w14:paraId="6D0904FA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g:grpSp>
                        <wpg:cNvPr id="5" name="Group 34"/>
                        <wpg:cNvGrpSpPr>
                          <a:grpSpLocks/>
                        </wpg:cNvGrpSpPr>
                        <wpg:grpSpPr bwMode="auto">
                          <a:xfrm>
                            <a:off x="1117" y="249"/>
                            <a:ext cx="10493" cy="16165"/>
                            <a:chOff x="1117" y="329"/>
                            <a:chExt cx="10493" cy="16165"/>
                          </a:xfrm>
                        </wpg:grpSpPr>
                        <wpg:grpSp>
                          <wpg:cNvPr id="6" name="Group 35"/>
                          <wpg:cNvGrpSpPr>
                            <a:grpSpLocks/>
                          </wpg:cNvGrpSpPr>
                          <wpg:grpSpPr bwMode="auto">
                            <a:xfrm>
                              <a:off x="1117" y="329"/>
                              <a:ext cx="10493" cy="16165"/>
                              <a:chOff x="1787" y="4557"/>
                              <a:chExt cx="9720" cy="360"/>
                            </a:xfrm>
                          </wpg:grpSpPr>
                          <wps:wsp>
                            <wps:cNvPr id="7" name="Line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87" y="4557"/>
                                <a:ext cx="972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" name="Line 3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87" y="4557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" name="Line 3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507" y="4557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0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22" y="335"/>
                              <a:ext cx="588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386F00" w14:textId="4C8E86C2" w:rsidR="00BB7DC1" w:rsidRDefault="00BB7DC1" w:rsidP="00EA7DA6">
                                <w:pPr>
                                  <w:pStyle w:val="10-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=</w:instrText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instrText>1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instrText xml:space="preserve">+1+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STYLEREF  Страницы.С 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instrText>1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instrText xml:space="preserve"> +</w:instrText>
                                </w:r>
                                <w:fldSimple w:instr=" DOCPROPERTY  &quot;Кол-во страниц СП&quot;  \* MERGEFORMAT ">
                                  <w:r>
                                    <w:instrText>2</w:instrText>
                                  </w:r>
                                </w:fldSimple>
                                <w: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t>5</w:t>
                                </w:r>
                                <w:r>
                                  <w:fldChar w:fldCharType="end"/>
                                </w:r>
                              </w:p>
                              <w:p w14:paraId="510727AB" w14:textId="77777777" w:rsidR="00BB7DC1" w:rsidRDefault="00BB7DC1" w:rsidP="0063601D">
                                <w:pPr>
                                  <w:pStyle w:val="10-"/>
                                </w:pPr>
                              </w:p>
                              <w:p w14:paraId="1A89AEB4" w14:textId="77777777" w:rsidR="00BB7DC1" w:rsidRDefault="00BB7DC1" w:rsidP="0063601D">
                                <w:pPr>
                                  <w:pStyle w:val="10-"/>
                                </w:pPr>
                              </w:p>
                              <w:p w14:paraId="2EFFF23A" w14:textId="77777777" w:rsidR="00BB7DC1" w:rsidRDefault="00BB7DC1" w:rsidP="0063601D">
                                <w:pPr>
                                  <w:rPr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36000" rIns="91440" bIns="36000" anchor="t" anchorCtr="0" upright="1">
                            <a:noAutofit/>
                          </wps:bodyPr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1" name="Picture 40" descr="бланк-письмо_ГТП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182" r="79506" b="78102"/>
                        <a:stretch>
                          <a:fillRect/>
                        </a:stretch>
                      </pic:blipFill>
                      <pic:spPr bwMode="auto">
                        <a:xfrm>
                          <a:off x="8874" y="15781"/>
                          <a:ext cx="718" cy="5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5318A76" id="Group 31" o:spid="_x0000_s1071" style="position:absolute;left:0;text-align:left;margin-left:12.2pt;margin-top:15.6pt;width:568.3pt;height:814.45pt;z-index:251659264;mso-position-horizontal-relative:page;mso-position-vertical-relative:page" coordorigin="244,324" coordsize="11366,16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" o:allowincell="f">
              <v:group id="Group 32" o:spid="_x0000_s1072" style="position:absolute;left:244;top:324;width:11366;height:16289" coordorigin="244,249" coordsize="11366,16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 id="Text Box 33" o:spid="_x0000_s1073" type="#_x0000_t202" style="position:absolute;left:244;top:7730;width:900;height:8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" filled="f" stroked="f">
                  <v:textbox inset=",0,,0">
                    <w:txbxContent>
                      <w:tbl>
                        <w:tblPr>
                          <w:tblOverlap w:val="never"/>
                          <w:tblW w:w="840" w:type="dxa"/>
                          <w:tbl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  <w:insideH w:val="single" w:sz="12" w:space="0" w:color="auto"/>
                            <w:insideV w:val="single" w:sz="12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59"/>
                          <w:gridCol w:w="122"/>
                          <w:gridCol w:w="162"/>
                          <w:gridCol w:w="118"/>
                          <w:gridCol w:w="279"/>
                        </w:tblGrid>
                        <w:tr w:rsidR="00BB7DC1" w14:paraId="7A36DB19" w14:textId="77777777">
                          <w:trPr>
                            <w:cantSplit/>
                            <w:trHeight w:val="567"/>
                          </w:trPr>
                          <w:tc>
                            <w:tcPr>
                              <w:tcW w:w="280" w:type="dxa"/>
                              <w:gridSpan w:val="2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  <w:hideMark/>
                            </w:tcPr>
                            <w:p w14:paraId="6537B833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  <w:r>
                                <w:rPr>
                                  <w:lang w:val="en-US"/>
                                </w:rPr>
                                <w:t>Согласовано</w:t>
                              </w: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25A25A31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606ABF39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79188931" w14:textId="77777777">
                          <w:trPr>
                            <w:cantSplit/>
                            <w:trHeight w:val="851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258055C7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47678B55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6A592620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28536CDC" w14:textId="77777777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3D540866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5BD30499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49644FBA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5E731BA2" w14:textId="77777777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564" w:type="dxa"/>
                              <w:gridSpan w:val="2"/>
                              <w:vMerge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vAlign w:val="center"/>
                              <w:hideMark/>
                            </w:tcPr>
                            <w:p w14:paraId="2384090B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c>
                          <w:tc>
                            <w:tcPr>
                              <w:tcW w:w="280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1B5BABA9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7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</w:tcPr>
                            <w:p w14:paraId="26D542DF" w14:textId="77777777" w:rsidR="00BB7DC1" w:rsidRDefault="00BB7DC1" w:rsidP="009279E0">
                              <w:pPr>
                                <w:pStyle w:val="8-"/>
                                <w:jc w:val="left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BB7DC1" w14:paraId="2F1A868F" w14:textId="77777777">
                          <w:trPr>
                            <w:gridBefore w:val="1"/>
                            <w:wBefore w:w="158" w:type="dxa"/>
                            <w:cantSplit/>
                            <w:trHeight w:val="1418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00F7FFA8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Взам. инв. №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45176F6D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c>
                        </w:tr>
                        <w:tr w:rsidR="00BB7DC1" w14:paraId="5763CC36" w14:textId="77777777">
                          <w:trPr>
                            <w:gridBefore w:val="1"/>
                            <w:wBefore w:w="158" w:type="dxa"/>
                            <w:cantSplit/>
                            <w:trHeight w:hRule="exact" w:val="1985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27A8F8B6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Подп. и дата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extDirection w:val="btLr"/>
                              <w:vAlign w:val="center"/>
                            </w:tcPr>
                            <w:p w14:paraId="185A3304" w14:textId="77777777" w:rsidR="00BB7DC1" w:rsidRDefault="00BB7DC1" w:rsidP="009279E0">
                              <w:pPr>
                                <w:pStyle w:val="8-"/>
                                <w:jc w:val="left"/>
                              </w:pPr>
                            </w:p>
                          </w:tc>
                        </w:tr>
                        <w:tr w:rsidR="00BB7DC1" w14:paraId="0A280A5E" w14:textId="77777777">
                          <w:trPr>
                            <w:gridBefore w:val="1"/>
                            <w:wBefore w:w="158" w:type="dxa"/>
                            <w:cantSplit/>
                            <w:trHeight w:hRule="exact" w:val="1418"/>
                          </w:trPr>
                          <w:tc>
                            <w:tcPr>
                              <w:tcW w:w="28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2A9E1074" w14:textId="77777777" w:rsidR="00BB7DC1" w:rsidRPr="009279E0" w:rsidRDefault="00BB7DC1" w:rsidP="009279E0">
                              <w:pPr>
                                <w:pStyle w:val="8-"/>
                              </w:pPr>
                              <w:r w:rsidRPr="009279E0">
                                <w:t>Инв. № подп.</w:t>
                              </w:r>
                            </w:p>
                          </w:tc>
                          <w:tc>
                            <w:tcPr>
                              <w:tcW w:w="397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textDirection w:val="btLr"/>
                              <w:vAlign w:val="center"/>
                              <w:hideMark/>
                            </w:tcPr>
                            <w:p w14:paraId="0CEA0E02" w14:textId="35FC7E56" w:rsidR="00BB7DC1" w:rsidRDefault="00BB7DC1" w:rsidP="009279E0">
                              <w:pPr>
                                <w:pStyle w:val="10-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fldChar w:fldCharType="begin"/>
                              </w:r>
                              <w:r>
                                <w:rPr>
                                  <w:lang w:val="en-US"/>
                                </w:rPr>
                                <w:instrText xml:space="preserve"> DOCPROPERTY LSATTR_Инвентарный__ \* MERGEFORMAT </w:instrText>
                              </w:r>
                              <w:r>
                                <w:rPr>
                                  <w:lang w:val="en-US"/>
                                </w:rPr>
                                <w:fldChar w:fldCharType="separate"/>
                              </w:r>
                              <w:r>
                                <w:rPr>
                                  <w:lang w:val="en-US"/>
                                </w:rPr>
                                <w:t>429538</w:t>
                              </w:r>
                              <w:r>
                                <w:rPr>
                                  <w:lang w:val="en-US"/>
                                </w:rPr>
                                <w:fldChar w:fldCharType="end"/>
                              </w:r>
                            </w:p>
                          </w:tc>
                        </w:tr>
                      </w:tbl>
                      <w:p w14:paraId="3D226EFF" w14:textId="77777777" w:rsidR="00BB7DC1" w:rsidRDefault="00BB7DC1" w:rsidP="009279E0">
                        <w:pPr>
                          <w:pStyle w:val="8-"/>
                          <w:jc w:val="left"/>
                          <w:rPr>
                            <w:lang w:val="en-US"/>
                          </w:rPr>
                        </w:pPr>
                      </w:p>
                      <w:p w14:paraId="6D0904FA" w14:textId="77777777" w:rsidR="00BB7DC1" w:rsidRDefault="00BB7DC1" w:rsidP="009279E0">
                        <w:pPr>
                          <w:pStyle w:val="8-"/>
                          <w:jc w:val="left"/>
                        </w:pPr>
                      </w:p>
                    </w:txbxContent>
                  </v:textbox>
                </v:shape>
                <v:group id="Group 34" o:spid="_x0000_s1074" style="position:absolute;left:1117;top:249;width:10493;height:16165" coordorigin="1117,329" coordsize="10493,1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35" o:spid="_x0000_s1075" style="position:absolute;left:1117;top:329;width:10493;height:16165" coordorigin="1787,4557" coordsize="9720,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line id="Line 36" o:spid="_x0000_s1076" style="position:absolute;visibility:visible;mso-wrap-style:square" from="1787,4557" to="11507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" strokeweight="1.5pt"/>
                    <v:line id="Line 37" o:spid="_x0000_s1077" style="position:absolute;visibility:visible;mso-wrap-style:square" from="1787,4557" to="178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" strokeweight="1.5pt"/>
                    <v:line id="Line 38" o:spid="_x0000_s1078" style="position:absolute;visibility:visible;mso-wrap-style:square" from="11507,4557" to="11507,4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" strokeweight="1.5pt"/>
                  </v:group>
                  <v:rect id="Rectangle 39" o:spid="_x0000_s1079" style="position:absolute;left:11022;top:335;width:588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" strokeweight="1.5pt">
                    <v:textbox inset=",1mm,,1mm">
                      <w:txbxContent>
                        <w:p w14:paraId="35386F00" w14:textId="4C8E86C2" w:rsidR="00BB7DC1" w:rsidRDefault="00BB7DC1" w:rsidP="00EA7DA6">
                          <w:pPr>
                            <w:pStyle w:val="10-"/>
                          </w:pPr>
                          <w:r>
                            <w:fldChar w:fldCharType="begin"/>
                          </w:r>
                          <w:r>
                            <w:instrText xml:space="preserve"> =</w:instrTex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instrText>1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instrText xml:space="preserve">+1+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STYLEREF  Страницы.С 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instrText>1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instrText xml:space="preserve"> +</w:instrText>
                          </w:r>
                          <w:fldSimple w:instr=" DOCPROPERTY  &quot;Кол-во страниц СП&quot;  \* MERGEFORMAT ">
                            <w:r>
                              <w:instrText>2</w:instrText>
                            </w:r>
                          </w:fldSimple>
                          <w: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  <w:p w14:paraId="510727AB" w14:textId="77777777" w:rsidR="00BB7DC1" w:rsidRDefault="00BB7DC1" w:rsidP="0063601D">
                          <w:pPr>
                            <w:pStyle w:val="10-"/>
                          </w:pPr>
                        </w:p>
                        <w:p w14:paraId="1A89AEB4" w14:textId="77777777" w:rsidR="00BB7DC1" w:rsidRDefault="00BB7DC1" w:rsidP="0063601D">
                          <w:pPr>
                            <w:pStyle w:val="10-"/>
                          </w:pPr>
                        </w:p>
                        <w:p w14:paraId="2EFFF23A" w14:textId="77777777" w:rsidR="00BB7DC1" w:rsidRDefault="00BB7DC1" w:rsidP="0063601D">
                          <w:pPr>
                            <w:rPr>
                              <w:szCs w:val="20"/>
                            </w:rPr>
                          </w:pPr>
                        </w:p>
                      </w:txbxContent>
                    </v:textbox>
                  </v:rect>
                </v:group>
              </v:group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0" o:spid="_x0000_s1080" type="#_x0000_t75" alt="бланк-письмо_ГТП" style="position:absolute;left:8874;top:15781;width:718;height: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">
                <v:imagedata r:id="rId2" o:title="бланк-письмо_ГТП" cropbottom="51185f" cropleft="7328f" cropright="52105f"/>
              </v:shape>
              <w10:wrap anchorx="page" anchory="page"/>
              <w10:anchorlock/>
            </v:group>
          </w:pict>
        </mc:Fallback>
      </mc:AlternateContent>
    </w:r>
    <w:r>
      <mc:AlternateContent>
        <mc:Choice Requires="wps">
          <w:drawing>
            <wp:anchor distT="0" distB="0" distL="0" distR="0" simplePos="0" relativeHeight="251660288" behindDoc="0" locked="1" layoutInCell="0" allowOverlap="1" wp14:anchorId="6C83F8E9" wp14:editId="1DF10193">
              <wp:simplePos x="0" y="0"/>
              <wp:positionH relativeFrom="page">
                <wp:posOffset>694055</wp:posOffset>
              </wp:positionH>
              <wp:positionV relativeFrom="page">
                <wp:posOffset>8960485</wp:posOffset>
              </wp:positionV>
              <wp:extent cx="6696075" cy="2119630"/>
              <wp:effectExtent l="0" t="0" r="9525" b="13970"/>
              <wp:wrapSquare wrapText="bothSides"/>
              <wp:docPr id="3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6075" cy="21196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485" w:type="dxa"/>
                            <w:jc w:val="center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408"/>
                            <w:gridCol w:w="583"/>
                            <w:gridCol w:w="657"/>
                            <w:gridCol w:w="658"/>
                            <w:gridCol w:w="856"/>
                            <w:gridCol w:w="584"/>
                            <w:gridCol w:w="3921"/>
                            <w:gridCol w:w="836"/>
                            <w:gridCol w:w="836"/>
                            <w:gridCol w:w="1146"/>
                          </w:tblGrid>
                          <w:tr w:rsidR="00BB7DC1" w14:paraId="1AD0B62C" w14:textId="77777777" w:rsidTr="00430F6C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F405EC5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3805381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D104E95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5A39859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0186F98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447DC4DA" w14:textId="77777777" w:rsidR="00BB7DC1" w:rsidRDefault="00BB7DC1" w:rsidP="00175473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7F5C699" w14:textId="293CBF2D" w:rsidR="00BB7DC1" w:rsidRPr="009228EB" w:rsidRDefault="00BB7DC1" w:rsidP="00175473">
                                <w:pPr>
                                  <w:pStyle w:val="11-"/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</w:pPr>
                                <w:r w:rsidRPr="009228EB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instrText xml:space="preserve"> DOCPROPERTY LSATTR_Обозначение \* MERGEFORMAT </w:instrText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Franklin Gothic Book" w:hAnsi="Franklin Gothic Book"/>
                                    <w:b/>
                                    <w:sz w:val="28"/>
                                    <w:szCs w:val="28"/>
                                  </w:rPr>
                                  <w:t>Г.9.0000.24056-СТН/ГТП-500.000-ПЗ</w:t>
                                </w:r>
                                <w:r w:rsidRPr="009228EB">
                                  <w:rPr>
                                    <w:rFonts w:ascii="Franklin Gothic Book" w:hAnsi="Franklin Gothic Book"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BB7DC1" w14:paraId="7E8CF779" w14:textId="77777777" w:rsidTr="00430F6C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53E9809D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FF7DD94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22FC48BD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5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437F498F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0535D70F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D880155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65A8247F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Cs/>
                                    <w:color w:val="00000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11B29260" w14:textId="77777777" w:rsidTr="00430F6C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40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0FEC6E9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Изм</w:t>
                                </w:r>
                                <w:r>
                                  <w:rPr>
                                    <w:rFonts w:cs="Times New Roman"/>
                                    <w:lang w:val="en-US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583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9218620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65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6235D48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658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35BE686D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64B8EC32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54A28C3" w14:textId="77777777" w:rsidR="00BB7DC1" w:rsidRDefault="00BB7DC1" w:rsidP="005C5D21">
                                <w:pPr>
                                  <w:pStyle w:val="75-0"/>
                                  <w:ind w:left="-85" w:right="-85"/>
                                  <w:rPr>
                                    <w:rFonts w:cs="Times New Roman"/>
                                  </w:rPr>
                                </w:pPr>
                                <w:r>
                                  <w:rPr>
                                    <w:rFonts w:cs="Times New Roman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739" w:type="dxa"/>
                                <w:gridSpan w:val="4"/>
                                <w:vMerge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90A7837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Cs/>
                                    <w:color w:val="000000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78673453" w14:textId="77777777" w:rsidTr="00B579DA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AA62FCA" w14:textId="77777777" w:rsidR="00BB7DC1" w:rsidRPr="009B65E8" w:rsidRDefault="00BB7DC1" w:rsidP="00175473">
                                <w:pPr>
                                  <w:pStyle w:val="8-2"/>
                                </w:pPr>
                                <w:r w:rsidRPr="009B65E8">
                                  <w:t>Разраб.</w:t>
                                </w:r>
                              </w:p>
                            </w:tc>
                            <w:tc>
                              <w:tcPr>
                                <w:tcW w:w="1315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48413BA" w14:textId="6A62C155" w:rsidR="00BB7DC1" w:rsidRPr="00DB747D" w:rsidRDefault="00BB7DC1" w:rsidP="00175473">
                                <w:pPr>
                                  <w:pStyle w:val="8-2"/>
                                  <w:rPr>
                                    <w:color w:val="FF0000"/>
                                  </w:rPr>
                                </w:pPr>
                                <w:fldSimple w:instr=" DOCPROPERTY LSATTR_Подпись__Разработал_ФИО \* MERGEFORMAT ">
                                  <w:r>
                                    <w:t>Горбунов Р. В.</w:t>
                                  </w:r>
                                </w:fldSimple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9F59B03" w14:textId="1A7C82A5" w:rsidR="00BB7DC1" w:rsidRDefault="00BB7DC1" w:rsidP="00175473">
                                <w:pPr>
                                  <w:pStyle w:val="8-4"/>
                                </w:pPr>
                                <w:r w:rsidRPr="00B23CC0"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2"/>
                                    <w:szCs w:val="12"/>
                                    <w:lang w:eastAsia="ru-RU"/>
                                  </w:rPr>
                                  <w:t>Подп. ЭЦ</w:t>
                                </w:r>
                                <w:r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2"/>
                                    <w:szCs w:val="12"/>
                                    <w:lang w:eastAsia="ru-RU"/>
                                  </w:rPr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5E48B720" w14:textId="128CC958" w:rsidR="00BB7DC1" w:rsidRPr="00B579DA" w:rsidRDefault="00BB7DC1" w:rsidP="00175473">
                                <w:pPr>
                                  <w:pStyle w:val="8-4"/>
                                  <w:rPr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sz w:val="10"/>
                                    <w:szCs w:val="10"/>
                                  </w:rPr>
                                  <w:t>22.09.22</w:t>
                                </w:r>
                              </w:p>
                            </w:tc>
                            <w:tc>
                              <w:tcPr>
                                <w:tcW w:w="3921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26A63C57" w14:textId="6EA5F852" w:rsidR="00BB7DC1" w:rsidRDefault="00BB7DC1" w:rsidP="00175473">
                                <w:pPr>
                                  <w:pStyle w:val="8-4"/>
                                </w:pPr>
                                <w:fldSimple w:instr=" DOCPROPERTY LSATTR_Наименование_проекта \* MERGEFORMAT ">
                                  <w:r>
                                    <w:t>Волоконно-оптическая кабельная линия связи на участке Дом обходчика 206 км – ПКУ 221 км МН Киенгоп-Н.Челны. ВК ПТУС. Строительство</w:t>
                                  </w:r>
                                </w:fldSimple>
                              </w:p>
                              <w:p w14:paraId="526596CB" w14:textId="77777777" w:rsidR="00BB7DC1" w:rsidRPr="001D6232" w:rsidRDefault="00BB7DC1" w:rsidP="001D6232">
                                <w:pPr>
                                  <w:pStyle w:val="141"/>
                                  <w:rPr>
                                    <w:b w:val="0"/>
                                    <w:sz w:val="20"/>
                                    <w:szCs w:val="20"/>
                                  </w:rPr>
                                </w:pPr>
                                <w:r w:rsidRPr="001D6232">
                                  <w:rPr>
                                    <w:b w:val="0"/>
                                    <w:bCs/>
                                    <w:sz w:val="20"/>
                                    <w:szCs w:val="20"/>
                                  </w:rPr>
                                  <w:t>Пояснительная записка</w:t>
                                </w:r>
                              </w:p>
                              <w:p w14:paraId="1E56C4A3" w14:textId="2D1046D1" w:rsidR="00BB7DC1" w:rsidRPr="007729ED" w:rsidRDefault="00BB7DC1" w:rsidP="00175473">
                                <w:pPr>
                                  <w:pStyle w:val="8-4"/>
                                </w:pPr>
                                <w:r w:rsidRPr="009B65E8">
                                  <w:fldChar w:fldCharType="begin"/>
                                </w:r>
                                <w:r w:rsidRPr="009B65E8">
                                  <w:instrText xml:space="preserve"> IF</w:instrText>
                                </w:r>
                                <w:fldSimple w:instr=" DOCPROPERTY LSATTR_Наименование_подраздела \* MERGEFORMAT ">
                                  <w:r>
                                    <w:instrText>_</w:instrText>
                                  </w:r>
                                </w:fldSimple>
                                <w:r w:rsidRPr="009B65E8">
                                  <w:instrText xml:space="preserve">= _ "" ". </w:instrText>
                                </w:r>
                                <w:fldSimple w:instr=" DOCPROPERTY LSATTR_Наименование_подраздела \* MERGEFORMAT ">
                                  <w:r>
                                    <w:instrText>_</w:instrText>
                                  </w:r>
                                </w:fldSimple>
                                <w:r w:rsidRPr="009B65E8">
                                  <w:instrText xml:space="preserve">" </w:instrText>
                                </w:r>
                                <w:r w:rsidRPr="009B65E8">
                                  <w:fldChar w:fldCharType="end"/>
                                </w:r>
                                <w:r w:rsidRPr="009B65E8">
                                  <w:fldChar w:fldCharType="begin"/>
                                </w:r>
                                <w:r w:rsidRPr="009B65E8">
                                  <w:instrText xml:space="preserve"> IF </w:instrText>
                                </w:r>
                                <w:fldSimple w:instr=" DOCPROPERTY LSATTR_Наименование_части \* MERGEFORMAT ">
                                  <w:r>
                                    <w:instrText>_</w:instrText>
                                  </w:r>
                                </w:fldSimple>
                                <w:r>
                                  <w:instrText xml:space="preserve"> </w:instrText>
                                </w:r>
                                <w:r w:rsidRPr="009B65E8">
                                  <w:instrText xml:space="preserve">= _ "" ". </w:instrText>
                                </w:r>
                                <w:fldSimple w:instr=" DOCPROPERTY LSATTR_Наименование_части \* MERGEFORMAT ">
                                  <w:r>
                                    <w:instrText>_</w:instrText>
                                  </w:r>
                                </w:fldSimple>
                                <w:r w:rsidRPr="009B65E8">
                                  <w:instrText xml:space="preserve">" </w:instrText>
                                </w:r>
                                <w:r w:rsidRPr="009B65E8"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1C2615C" w14:textId="77777777" w:rsidR="00BB7DC1" w:rsidRDefault="00BB7DC1" w:rsidP="00175473">
                                <w:pPr>
                                  <w:pStyle w:val="8-"/>
                                </w:pPr>
                                <w: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4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91DA61F" w14:textId="77777777" w:rsidR="00BB7DC1" w:rsidRDefault="00BB7DC1" w:rsidP="00175473">
                                <w:pPr>
                                  <w:pStyle w:val="8-"/>
                                </w:pPr>
                                <w: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1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17AA060" w14:textId="77777777" w:rsidR="00BB7DC1" w:rsidRDefault="00BB7DC1" w:rsidP="00175473">
                                <w:pPr>
                                  <w:pStyle w:val="8-"/>
                                </w:pPr>
                                <w:r>
                                  <w:t>Листов</w:t>
                                </w:r>
                              </w:p>
                            </w:tc>
                          </w:tr>
                          <w:tr w:rsidR="00BB7DC1" w14:paraId="6DA94239" w14:textId="77777777" w:rsidTr="00430F6C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2A4F4FDC" w14:textId="77777777" w:rsidR="00BB7DC1" w:rsidRPr="00EF4846" w:rsidRDefault="00BB7DC1" w:rsidP="005C5D21">
                                <w:pPr>
                                  <w:pStyle w:val="8-2"/>
                                </w:pPr>
                                <w:r>
                                  <w:t>Проверил</w:t>
                                </w:r>
                              </w:p>
                            </w:tc>
                            <w:tc>
                              <w:tcPr>
                                <w:tcW w:w="1315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FB78091" w14:textId="3BE524E9" w:rsidR="00BB7DC1" w:rsidRPr="009B65E8" w:rsidRDefault="00BB7DC1" w:rsidP="005C5D21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DCC05C0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1705971B" w14:textId="191BF8DA" w:rsidR="00BB7DC1" w:rsidRPr="00B579DA" w:rsidRDefault="00BB7DC1" w:rsidP="005C5D21">
                                <w:pPr>
                                  <w:pStyle w:val="8-4"/>
                                  <w:rPr>
                                    <w:sz w:val="10"/>
                                    <w:szCs w:val="1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4C82A021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4A45EA1B" w14:textId="77777777" w:rsidR="00BB7DC1" w:rsidRDefault="00BB7DC1" w:rsidP="005C5D21">
                                <w:pPr>
                                  <w:pStyle w:val="10-"/>
                                </w:pPr>
                                <w:r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36" w:type="dxa"/>
                                <w:tcBorders>
                                  <w:top w:val="single" w:sz="12" w:space="0" w:color="auto"/>
                                  <w:left w:val="single" w:sz="4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732D8A9" w14:textId="6DB60E5A" w:rsidR="00BB7DC1" w:rsidRDefault="00BB7DC1" w:rsidP="005C5D21">
                                <w:pPr>
                                  <w:pStyle w:val="10-"/>
                                </w:pPr>
                                <w:r>
                                  <w:rPr>
                                    <w:lang w:val="en-US"/>
                                  </w:rPr>
                                  <w:fldChar w:fldCharType="begin"/>
                                </w:r>
                                <w:r>
                                  <w:rPr>
                                    <w:lang w:val="en-US"/>
                                  </w:rPr>
                                  <w:instrText xml:space="preserve"> IF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begin"/>
                                </w:r>
                                <w:r>
                                  <w:rPr>
                                    <w:noProof/>
                                  </w:rPr>
                                  <w:instrText xml:space="preserve"> SECTIONPAGES   \* MERGEFORMAT 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</w:rPr>
                                  <w:instrText>138</w:instrTex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  <w:r>
                                  <w:rPr>
                                    <w:lang w:val="en-US"/>
                                  </w:rPr>
                                  <w:instrText xml:space="preserve"> = 1 "" "1" </w:instrTex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separate"/>
                                </w:r>
                                <w:r w:rsidR="001B15E6">
                                  <w:rPr>
                                    <w:noProof/>
                                    <w:lang w:val="en-US"/>
                                  </w:rPr>
                                  <w:t>1</w:t>
                                </w:r>
                                <w:r>
                                  <w:rPr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  <w:tc>
                              <w:tcPr>
                                <w:tcW w:w="11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4AEB6D7" w14:textId="406F986B" w:rsidR="00BB7DC1" w:rsidRDefault="00BB7DC1" w:rsidP="005C5D21">
                                <w:pPr>
                                  <w:pStyle w:val="10-"/>
                                </w:pPr>
                                <w:r>
                                  <w:t>108</w:t>
                                </w:r>
                              </w:p>
                            </w:tc>
                          </w:tr>
                          <w:tr w:rsidR="00BB7DC1" w14:paraId="1EA13EF7" w14:textId="77777777" w:rsidTr="00B579DA">
                            <w:trPr>
                              <w:trHeight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115E891C" w14:textId="77777777" w:rsidR="00BB7DC1" w:rsidRPr="009B65E8" w:rsidRDefault="00BB7DC1" w:rsidP="005C5D21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315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2BEA925" w14:textId="60C5D9AE" w:rsidR="00BB7DC1" w:rsidRPr="009B65E8" w:rsidRDefault="00BB7DC1" w:rsidP="005C5D21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76BF691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23DED18C" w14:textId="61267000" w:rsidR="00BB7DC1" w:rsidRPr="003F541C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3619BC87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14626AA0" w14:textId="77777777" w:rsidR="00BB7DC1" w:rsidRDefault="00BB7DC1" w:rsidP="005C5D21">
                                <w:pPr>
                                  <w:pStyle w:val="72"/>
                                  <w:ind w:left="699" w:right="0"/>
                                  <w:jc w:val="center"/>
                                </w:pPr>
                                <w:r>
                                  <w:t>Филиал  «Центр проектирования систем автоматизации и связи»</w:t>
                                </w:r>
                              </w:p>
                            </w:tc>
                          </w:tr>
                          <w:tr w:rsidR="00BB7DC1" w14:paraId="2D69F426" w14:textId="77777777" w:rsidTr="00B579DA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2AF93E1B" w14:textId="77777777" w:rsidR="00BB7DC1" w:rsidRPr="009B65E8" w:rsidRDefault="00BB7DC1" w:rsidP="005C5D21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Нач. отд.</w:t>
                                </w:r>
                              </w:p>
                            </w:tc>
                            <w:tc>
                              <w:tcPr>
                                <w:tcW w:w="1315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6D06A60" w14:textId="213CDCA7" w:rsidR="00BB7DC1" w:rsidRPr="009B65E8" w:rsidRDefault="00BB7DC1" w:rsidP="005C5D21">
                                <w:pPr>
                                  <w:pStyle w:val="8-2"/>
                                </w:pP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748DB32C" w14:textId="77777777" w:rsidR="00BB7DC1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7B1F9811" w14:textId="1AA3A1AB" w:rsidR="00BB7DC1" w:rsidRPr="003F541C" w:rsidRDefault="00BB7DC1" w:rsidP="005C5D21">
                                <w:pPr>
                                  <w:pStyle w:val="8-4"/>
                                </w:pP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0619B266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2DDAE06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/>
                                    <w:i/>
                                    <w:sz w:val="14"/>
                                    <w:szCs w:val="14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  <w:tr w:rsidR="00BB7DC1" w14:paraId="4187E39C" w14:textId="77777777" w:rsidTr="00B579DA">
                            <w:trPr>
                              <w:trHeight w:hRule="exact" w:val="284"/>
                              <w:jc w:val="center"/>
                            </w:trPr>
                            <w:tc>
                              <w:tcPr>
                                <w:tcW w:w="991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0" w:type="dxa"/>
                                </w:tcMar>
                                <w:vAlign w:val="center"/>
                                <w:hideMark/>
                              </w:tcPr>
                              <w:p w14:paraId="54C812B8" w14:textId="77777777" w:rsidR="00BB7DC1" w:rsidRPr="009B65E8" w:rsidRDefault="00BB7DC1" w:rsidP="005C5D21">
                                <w:pPr>
                                  <w:pStyle w:val="8-2"/>
                                  <w:ind w:left="0"/>
                                </w:pPr>
                                <w:r w:rsidRPr="009B65E8">
                                  <w:t>ГИП</w:t>
                                </w:r>
                              </w:p>
                            </w:tc>
                            <w:tc>
                              <w:tcPr>
                                <w:tcW w:w="1315" w:type="dxa"/>
                                <w:gridSpan w:val="2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1A831089" w14:textId="646AEC77" w:rsidR="00BB7DC1" w:rsidRPr="009B65E8" w:rsidRDefault="00F96AD4" w:rsidP="00F96AD4">
                                <w:pPr>
                                  <w:pStyle w:val="8-2"/>
                                  <w:ind w:left="0"/>
                                </w:pPr>
                                <w:r>
                                  <w:t>Романов А.Н.</w:t>
                                </w:r>
                              </w:p>
                            </w:tc>
                            <w:tc>
                              <w:tcPr>
                                <w:tcW w:w="856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14:paraId="311E1CA1" w14:textId="6F89B62F" w:rsidR="00BB7DC1" w:rsidRDefault="00BB7DC1" w:rsidP="005C5D21">
                                <w:pPr>
                                  <w:pStyle w:val="8-4"/>
                                </w:pPr>
                                <w:r w:rsidRPr="00B23CC0"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2"/>
                                    <w:szCs w:val="12"/>
                                    <w:lang w:eastAsia="ru-RU"/>
                                  </w:rPr>
                                  <w:t>Подп. ЭЦ</w:t>
                                </w:r>
                                <w:r>
                                  <w:rPr>
                                    <w:rFonts w:ascii="FranklinGothic-BookItalic" w:hAnsi="FranklinGothic-BookItalic" w:cs="FranklinGothic-BookItalic"/>
                                    <w:i/>
                                    <w:iCs/>
                                    <w:sz w:val="12"/>
                                    <w:szCs w:val="12"/>
                                    <w:lang w:eastAsia="ru-RU"/>
                                  </w:rPr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584" w:type="dxa"/>
                                <w:tcBorders>
                                  <w:top w:val="single" w:sz="4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Mar>
                                  <w:top w:w="0" w:type="dxa"/>
                                  <w:left w:w="57" w:type="dxa"/>
                                  <w:bottom w:w="0" w:type="dxa"/>
                                  <w:right w:w="57" w:type="dxa"/>
                                </w:tcMar>
                                <w:vAlign w:val="center"/>
                              </w:tcPr>
                              <w:p w14:paraId="6B3D238D" w14:textId="07C69330" w:rsidR="00BB7DC1" w:rsidRPr="003F541C" w:rsidRDefault="00BB7DC1" w:rsidP="00B579DA">
                                <w:pPr>
                                  <w:pStyle w:val="8-4"/>
                                  <w:jc w:val="left"/>
                                </w:pPr>
                                <w:r>
                                  <w:rPr>
                                    <w:sz w:val="10"/>
                                    <w:szCs w:val="10"/>
                                  </w:rPr>
                                  <w:t>22.09.22</w:t>
                                </w:r>
                              </w:p>
                            </w:tc>
                            <w:tc>
                              <w:tcPr>
                                <w:tcW w:w="3921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2389DAF9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sz w:val="15"/>
                                    <w:szCs w:val="15"/>
                                    <w:lang w:eastAsia="ar-SA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8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  <w:hideMark/>
                              </w:tcPr>
                              <w:p w14:paraId="7AA25AF2" w14:textId="77777777" w:rsidR="00BB7DC1" w:rsidRDefault="00BB7DC1" w:rsidP="005C5D21">
                                <w:pPr>
                                  <w:spacing w:after="0" w:line="240" w:lineRule="auto"/>
                                  <w:rPr>
                                    <w:rFonts w:ascii="Arial" w:hAnsi="Arial" w:cs="Arial"/>
                                    <w:b/>
                                    <w:i/>
                                    <w:sz w:val="14"/>
                                    <w:szCs w:val="14"/>
                                    <w:lang w:eastAsia="ar-SA"/>
                                  </w:rPr>
                                </w:pPr>
                              </w:p>
                            </w:tc>
                          </w:tr>
                        </w:tbl>
                        <w:p w14:paraId="1533AE84" w14:textId="77777777" w:rsidR="00BB7DC1" w:rsidRDefault="00BB7DC1" w:rsidP="0063601D">
                          <w:pPr>
                            <w:pStyle w:val="8-2"/>
                            <w:ind w:left="0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83F8E9" id="Text Box 41" o:spid="_x0000_s1081" type="#_x0000_t202" style="position:absolute;left:0;text-align:left;margin-left:54.65pt;margin-top:705.55pt;width:527.25pt;height:166.9pt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" o:allowincell="f" filled="f" stroked="f">
              <v:textbox inset="0,0,0,0">
                <w:txbxContent>
                  <w:tbl>
                    <w:tblPr>
                      <w:tblW w:w="10485" w:type="dxa"/>
                      <w:jc w:val="center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408"/>
                      <w:gridCol w:w="583"/>
                      <w:gridCol w:w="657"/>
                      <w:gridCol w:w="658"/>
                      <w:gridCol w:w="856"/>
                      <w:gridCol w:w="584"/>
                      <w:gridCol w:w="3921"/>
                      <w:gridCol w:w="836"/>
                      <w:gridCol w:w="836"/>
                      <w:gridCol w:w="1146"/>
                    </w:tblGrid>
                    <w:tr w:rsidR="00BB7DC1" w14:paraId="1AD0B62C" w14:textId="77777777" w:rsidTr="00430F6C">
                      <w:trPr>
                        <w:trHeight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F405EC5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3805381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D104E95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5A39859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0186F98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447DC4DA" w14:textId="77777777" w:rsidR="00BB7DC1" w:rsidRDefault="00BB7DC1" w:rsidP="00175473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739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7F5C699" w14:textId="293CBF2D" w:rsidR="00BB7DC1" w:rsidRPr="009228EB" w:rsidRDefault="00BB7DC1" w:rsidP="00175473">
                          <w:pPr>
                            <w:pStyle w:val="11-"/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</w:pPr>
                          <w:r w:rsidRPr="009228EB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9228EB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instrText xml:space="preserve"> DOCPROPERTY LSATTR_Обозначение \* MERGEFORMAT </w:instrText>
                          </w:r>
                          <w:r w:rsidRPr="009228EB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Franklin Gothic Book" w:hAnsi="Franklin Gothic Book"/>
                              <w:b/>
                              <w:sz w:val="28"/>
                              <w:szCs w:val="28"/>
                            </w:rPr>
                            <w:t>Г.9.0000.24056-СТН/ГТП-500.000-ПЗ</w:t>
                          </w:r>
                          <w:r w:rsidRPr="009228EB">
                            <w:rPr>
                              <w:rFonts w:ascii="Franklin Gothic Book" w:hAnsi="Franklin Gothic Book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c>
                    </w:tr>
                    <w:tr w:rsidR="00BB7DC1" w14:paraId="7E8CF779" w14:textId="77777777" w:rsidTr="00430F6C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53E9809D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FF7DD94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22FC48BD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5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437F498F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0535D70F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D880155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6739" w:type="dxa"/>
                          <w:gridSpan w:val="4"/>
                          <w:vMerge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65A8247F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bCs/>
                              <w:color w:val="000000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11B29260" w14:textId="77777777" w:rsidTr="00430F6C">
                      <w:trPr>
                        <w:trHeight w:hRule="exact" w:val="284"/>
                        <w:jc w:val="center"/>
                      </w:trPr>
                      <w:tc>
                        <w:tcPr>
                          <w:tcW w:w="40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0FEC6E9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Изм</w:t>
                          </w:r>
                          <w:r>
                            <w:rPr>
                              <w:rFonts w:cs="Times New Roman"/>
                              <w:lang w:val="en-US"/>
                            </w:rPr>
                            <w:t>.</w:t>
                          </w:r>
                        </w:p>
                      </w:tc>
                      <w:tc>
                        <w:tcPr>
                          <w:tcW w:w="583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9218620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Кол.уч.</w:t>
                          </w:r>
                        </w:p>
                      </w:tc>
                      <w:tc>
                        <w:tcPr>
                          <w:tcW w:w="65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6235D48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658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35BE686D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№ док.</w:t>
                          </w: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64B8EC32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54A28C3" w14:textId="77777777" w:rsidR="00BB7DC1" w:rsidRDefault="00BB7DC1" w:rsidP="005C5D21">
                          <w:pPr>
                            <w:pStyle w:val="75-0"/>
                            <w:ind w:left="-85" w:right="-85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739" w:type="dxa"/>
                          <w:gridSpan w:val="4"/>
                          <w:vMerge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90A7837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bCs/>
                              <w:color w:val="000000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78673453" w14:textId="77777777" w:rsidTr="00B579DA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AA62FCA" w14:textId="77777777" w:rsidR="00BB7DC1" w:rsidRPr="009B65E8" w:rsidRDefault="00BB7DC1" w:rsidP="00175473">
                          <w:pPr>
                            <w:pStyle w:val="8-2"/>
                          </w:pPr>
                          <w:r w:rsidRPr="009B65E8">
                            <w:t>Разраб.</w:t>
                          </w:r>
                        </w:p>
                      </w:tc>
                      <w:tc>
                        <w:tcPr>
                          <w:tcW w:w="1315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48413BA" w14:textId="6A62C155" w:rsidR="00BB7DC1" w:rsidRPr="00DB747D" w:rsidRDefault="00BB7DC1" w:rsidP="00175473">
                          <w:pPr>
                            <w:pStyle w:val="8-2"/>
                            <w:rPr>
                              <w:color w:val="FF0000"/>
                            </w:rPr>
                          </w:pPr>
                          <w:fldSimple w:instr=" DOCPROPERTY LSATTR_Подпись__Разработал_ФИО \* MERGEFORMAT ">
                            <w:r>
                              <w:t>Горбунов Р. В.</w:t>
                            </w:r>
                          </w:fldSimple>
                        </w:p>
                      </w:tc>
                      <w:tc>
                        <w:tcPr>
                          <w:tcW w:w="85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9F59B03" w14:textId="1A7C82A5" w:rsidR="00BB7DC1" w:rsidRDefault="00BB7DC1" w:rsidP="00175473">
                          <w:pPr>
                            <w:pStyle w:val="8-4"/>
                          </w:pPr>
                          <w:r w:rsidRPr="00B23CC0"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2"/>
                              <w:szCs w:val="12"/>
                              <w:lang w:eastAsia="ru-RU"/>
                            </w:rPr>
                            <w:t>Подп. ЭЦ</w:t>
                          </w:r>
                          <w:r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2"/>
                              <w:szCs w:val="12"/>
                              <w:lang w:eastAsia="ru-RU"/>
                            </w:rPr>
                            <w:t>П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5E48B720" w14:textId="128CC958" w:rsidR="00BB7DC1" w:rsidRPr="00B579DA" w:rsidRDefault="00BB7DC1" w:rsidP="00175473">
                          <w:pPr>
                            <w:pStyle w:val="8-4"/>
                            <w:rPr>
                              <w:sz w:val="10"/>
                              <w:szCs w:val="10"/>
                            </w:rPr>
                          </w:pPr>
                          <w:r>
                            <w:rPr>
                              <w:sz w:val="10"/>
                              <w:szCs w:val="10"/>
                            </w:rPr>
                            <w:t>22.09.22</w:t>
                          </w:r>
                        </w:p>
                      </w:tc>
                      <w:tc>
                        <w:tcPr>
                          <w:tcW w:w="3921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26A63C57" w14:textId="6EA5F852" w:rsidR="00BB7DC1" w:rsidRDefault="00BB7DC1" w:rsidP="00175473">
                          <w:pPr>
                            <w:pStyle w:val="8-4"/>
                          </w:pPr>
                          <w:fldSimple w:instr=" DOCPROPERTY LSATTR_Наименование_проекта \* MERGEFORMAT ">
                            <w:r>
                              <w:t>Волоконно-оптическая кабельная линия связи на участке Дом обходчика 206 км – ПКУ 221 км МН Киенгоп-Н.Челны. ВК ПТУС. Строительство</w:t>
                            </w:r>
                          </w:fldSimple>
                        </w:p>
                        <w:p w14:paraId="526596CB" w14:textId="77777777" w:rsidR="00BB7DC1" w:rsidRPr="001D6232" w:rsidRDefault="00BB7DC1" w:rsidP="001D6232">
                          <w:pPr>
                            <w:pStyle w:val="141"/>
                            <w:rPr>
                              <w:b w:val="0"/>
                              <w:sz w:val="20"/>
                              <w:szCs w:val="20"/>
                            </w:rPr>
                          </w:pPr>
                          <w:r w:rsidRPr="001D6232">
                            <w:rPr>
                              <w:b w:val="0"/>
                              <w:bCs/>
                              <w:sz w:val="20"/>
                              <w:szCs w:val="20"/>
                            </w:rPr>
                            <w:t>Пояснительная записка</w:t>
                          </w:r>
                        </w:p>
                        <w:p w14:paraId="1E56C4A3" w14:textId="2D1046D1" w:rsidR="00BB7DC1" w:rsidRPr="007729ED" w:rsidRDefault="00BB7DC1" w:rsidP="00175473">
                          <w:pPr>
                            <w:pStyle w:val="8-4"/>
                          </w:pPr>
                          <w:r w:rsidRPr="009B65E8">
                            <w:fldChar w:fldCharType="begin"/>
                          </w:r>
                          <w:r w:rsidRPr="009B65E8">
                            <w:instrText xml:space="preserve"> IF</w:instrText>
                          </w:r>
                          <w:fldSimple w:instr=" DOCPROPERTY LSATTR_Наименование_подраздела \* MERGEFORMAT ">
                            <w:r>
                              <w:instrText>_</w:instrText>
                            </w:r>
                          </w:fldSimple>
                          <w:r w:rsidRPr="009B65E8">
                            <w:instrText xml:space="preserve">= _ "" ". </w:instrText>
                          </w:r>
                          <w:fldSimple w:instr=" DOCPROPERTY LSATTR_Наименование_подраздела \* MERGEFORMAT ">
                            <w:r>
                              <w:instrText>_</w:instrText>
                            </w:r>
                          </w:fldSimple>
                          <w:r w:rsidRPr="009B65E8">
                            <w:instrText xml:space="preserve">" </w:instrText>
                          </w:r>
                          <w:r w:rsidRPr="009B65E8">
                            <w:fldChar w:fldCharType="end"/>
                          </w:r>
                          <w:r w:rsidRPr="009B65E8">
                            <w:fldChar w:fldCharType="begin"/>
                          </w:r>
                          <w:r w:rsidRPr="009B65E8">
                            <w:instrText xml:space="preserve"> IF </w:instrText>
                          </w:r>
                          <w:fldSimple w:instr=" DOCPROPERTY LSATTR_Наименование_части \* MERGEFORMAT ">
                            <w:r>
                              <w:instrText>_</w:instrText>
                            </w:r>
                          </w:fldSimple>
                          <w:r>
                            <w:instrText xml:space="preserve"> </w:instrText>
                          </w:r>
                          <w:r w:rsidRPr="009B65E8">
                            <w:instrText xml:space="preserve">= _ "" ". </w:instrText>
                          </w:r>
                          <w:fldSimple w:instr=" DOCPROPERTY LSATTR_Наименование_части \* MERGEFORMAT ">
                            <w:r>
                              <w:instrText>_</w:instrText>
                            </w:r>
                          </w:fldSimple>
                          <w:r w:rsidRPr="009B65E8">
                            <w:instrText xml:space="preserve">" </w:instrText>
                          </w:r>
                          <w:r w:rsidRPr="009B65E8">
                            <w:fldChar w:fldCharType="end"/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1C2615C" w14:textId="77777777" w:rsidR="00BB7DC1" w:rsidRDefault="00BB7DC1" w:rsidP="00175473">
                          <w:pPr>
                            <w:pStyle w:val="8-"/>
                          </w:pPr>
                          <w:r>
                            <w:t>Стадия</w:t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4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91DA61F" w14:textId="77777777" w:rsidR="00BB7DC1" w:rsidRDefault="00BB7DC1" w:rsidP="00175473">
                          <w:pPr>
                            <w:pStyle w:val="8-"/>
                          </w:pPr>
                          <w:r>
                            <w:t>Лист</w:t>
                          </w:r>
                        </w:p>
                      </w:tc>
                      <w:tc>
                        <w:tcPr>
                          <w:tcW w:w="11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17AA060" w14:textId="77777777" w:rsidR="00BB7DC1" w:rsidRDefault="00BB7DC1" w:rsidP="00175473">
                          <w:pPr>
                            <w:pStyle w:val="8-"/>
                          </w:pPr>
                          <w:r>
                            <w:t>Листов</w:t>
                          </w:r>
                        </w:p>
                      </w:tc>
                    </w:tr>
                    <w:tr w:rsidR="00BB7DC1" w14:paraId="6DA94239" w14:textId="77777777" w:rsidTr="00430F6C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2A4F4FDC" w14:textId="77777777" w:rsidR="00BB7DC1" w:rsidRPr="00EF4846" w:rsidRDefault="00BB7DC1" w:rsidP="005C5D21">
                          <w:pPr>
                            <w:pStyle w:val="8-2"/>
                          </w:pPr>
                          <w:r>
                            <w:t>Проверил</w:t>
                          </w:r>
                        </w:p>
                      </w:tc>
                      <w:tc>
                        <w:tcPr>
                          <w:tcW w:w="1315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FB78091" w14:textId="3BE524E9" w:rsidR="00BB7DC1" w:rsidRPr="009B65E8" w:rsidRDefault="00BB7DC1" w:rsidP="005C5D21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DCC05C0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1705971B" w14:textId="191BF8DA" w:rsidR="00BB7DC1" w:rsidRPr="00B579DA" w:rsidRDefault="00BB7DC1" w:rsidP="005C5D21">
                          <w:pPr>
                            <w:pStyle w:val="8-4"/>
                            <w:rPr>
                              <w:sz w:val="10"/>
                              <w:szCs w:val="10"/>
                            </w:rPr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4C82A021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4A45EA1B" w14:textId="77777777" w:rsidR="00BB7DC1" w:rsidRDefault="00BB7DC1" w:rsidP="005C5D21">
                          <w:pPr>
                            <w:pStyle w:val="10-"/>
                          </w:pPr>
                          <w:r>
                            <w:t>П</w:t>
                          </w:r>
                        </w:p>
                      </w:tc>
                      <w:tc>
                        <w:tcPr>
                          <w:tcW w:w="836" w:type="dxa"/>
                          <w:tcBorders>
                            <w:top w:val="single" w:sz="12" w:space="0" w:color="auto"/>
                            <w:left w:val="single" w:sz="4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732D8A9" w14:textId="6DB60E5A" w:rsidR="00BB7DC1" w:rsidRDefault="00BB7DC1" w:rsidP="005C5D21">
                          <w:pPr>
                            <w:pStyle w:val="10-"/>
                          </w:pPr>
                          <w:r>
                            <w:rPr>
                              <w:lang w:val="en-US"/>
                            </w:rPr>
                            <w:fldChar w:fldCharType="begin"/>
                          </w:r>
                          <w:r>
                            <w:rPr>
                              <w:lang w:val="en-US"/>
                            </w:rPr>
                            <w:instrText xml:space="preserve"> IF </w:instrTex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SECTIONPAGES   \* MERGEFORMAT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1B15E6">
                            <w:rPr>
                              <w:noProof/>
                            </w:rPr>
                            <w:instrText>138</w:instrTex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rPr>
                              <w:lang w:val="en-US"/>
                            </w:rPr>
                            <w:instrText xml:space="preserve"> = 1 "" "1" </w:instrText>
                          </w:r>
                          <w:r>
                            <w:rPr>
                              <w:lang w:val="en-US"/>
                            </w:rPr>
                            <w:fldChar w:fldCharType="separate"/>
                          </w:r>
                          <w:r w:rsidR="001B15E6">
                            <w:rPr>
                              <w:noProof/>
                              <w:lang w:val="en-US"/>
                            </w:rPr>
                            <w:t>1</w:t>
                          </w:r>
                          <w:r>
                            <w:rPr>
                              <w:lang w:val="en-US"/>
                            </w:rPr>
                            <w:fldChar w:fldCharType="end"/>
                          </w:r>
                        </w:p>
                      </w:tc>
                      <w:tc>
                        <w:tcPr>
                          <w:tcW w:w="11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4AEB6D7" w14:textId="406F986B" w:rsidR="00BB7DC1" w:rsidRDefault="00BB7DC1" w:rsidP="005C5D21">
                          <w:pPr>
                            <w:pStyle w:val="10-"/>
                          </w:pPr>
                          <w:r>
                            <w:t>108</w:t>
                          </w:r>
                        </w:p>
                      </w:tc>
                    </w:tr>
                    <w:tr w:rsidR="00BB7DC1" w14:paraId="1EA13EF7" w14:textId="77777777" w:rsidTr="00B579DA">
                      <w:trPr>
                        <w:trHeight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115E891C" w14:textId="77777777" w:rsidR="00BB7DC1" w:rsidRPr="009B65E8" w:rsidRDefault="00BB7DC1" w:rsidP="005C5D21">
                          <w:pPr>
                            <w:pStyle w:val="8-2"/>
                            <w:ind w:left="0"/>
                          </w:pPr>
                          <w:r w:rsidRPr="009B65E8">
                            <w:t>Н. контр.</w:t>
                          </w:r>
                        </w:p>
                      </w:tc>
                      <w:tc>
                        <w:tcPr>
                          <w:tcW w:w="1315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2BEA925" w14:textId="60C5D9AE" w:rsidR="00BB7DC1" w:rsidRPr="009B65E8" w:rsidRDefault="00BB7DC1" w:rsidP="005C5D21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76BF691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23DED18C" w14:textId="61267000" w:rsidR="00BB7DC1" w:rsidRPr="003F541C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3619BC87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14626AA0" w14:textId="77777777" w:rsidR="00BB7DC1" w:rsidRDefault="00BB7DC1" w:rsidP="005C5D21">
                          <w:pPr>
                            <w:pStyle w:val="72"/>
                            <w:ind w:left="699" w:right="0"/>
                            <w:jc w:val="center"/>
                          </w:pPr>
                          <w:r>
                            <w:t>Филиал  «Центр проектирования систем автоматизации и связи»</w:t>
                          </w:r>
                        </w:p>
                      </w:tc>
                    </w:tr>
                    <w:tr w:rsidR="00BB7DC1" w14:paraId="2D69F426" w14:textId="77777777" w:rsidTr="00B579DA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2AF93E1B" w14:textId="77777777" w:rsidR="00BB7DC1" w:rsidRPr="009B65E8" w:rsidRDefault="00BB7DC1" w:rsidP="005C5D21">
                          <w:pPr>
                            <w:pStyle w:val="8-2"/>
                            <w:ind w:left="0"/>
                          </w:pPr>
                          <w:r w:rsidRPr="009B65E8">
                            <w:t>Нач. отд.</w:t>
                          </w:r>
                        </w:p>
                      </w:tc>
                      <w:tc>
                        <w:tcPr>
                          <w:tcW w:w="1315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6D06A60" w14:textId="213CDCA7" w:rsidR="00BB7DC1" w:rsidRPr="009B65E8" w:rsidRDefault="00BB7DC1" w:rsidP="005C5D21">
                          <w:pPr>
                            <w:pStyle w:val="8-2"/>
                          </w:pP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748DB32C" w14:textId="77777777" w:rsidR="00BB7DC1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7B1F9811" w14:textId="1AA3A1AB" w:rsidR="00BB7DC1" w:rsidRPr="003F541C" w:rsidRDefault="00BB7DC1" w:rsidP="005C5D21">
                          <w:pPr>
                            <w:pStyle w:val="8-4"/>
                          </w:pP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0619B266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2DDAE06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i/>
                              <w:sz w:val="14"/>
                              <w:szCs w:val="14"/>
                              <w:lang w:eastAsia="ar-SA"/>
                            </w:rPr>
                          </w:pPr>
                        </w:p>
                      </w:tc>
                    </w:tr>
                    <w:tr w:rsidR="00BB7DC1" w14:paraId="4187E39C" w14:textId="77777777" w:rsidTr="00B579DA">
                      <w:trPr>
                        <w:trHeight w:hRule="exact" w:val="284"/>
                        <w:jc w:val="center"/>
                      </w:trPr>
                      <w:tc>
                        <w:tcPr>
                          <w:tcW w:w="991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0" w:type="dxa"/>
                          </w:tcMar>
                          <w:vAlign w:val="center"/>
                          <w:hideMark/>
                        </w:tcPr>
                        <w:p w14:paraId="54C812B8" w14:textId="77777777" w:rsidR="00BB7DC1" w:rsidRPr="009B65E8" w:rsidRDefault="00BB7DC1" w:rsidP="005C5D21">
                          <w:pPr>
                            <w:pStyle w:val="8-2"/>
                            <w:ind w:left="0"/>
                          </w:pPr>
                          <w:r w:rsidRPr="009B65E8">
                            <w:t>ГИП</w:t>
                          </w:r>
                        </w:p>
                      </w:tc>
                      <w:tc>
                        <w:tcPr>
                          <w:tcW w:w="1315" w:type="dxa"/>
                          <w:gridSpan w:val="2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1A831089" w14:textId="646AEC77" w:rsidR="00BB7DC1" w:rsidRPr="009B65E8" w:rsidRDefault="00F96AD4" w:rsidP="00F96AD4">
                          <w:pPr>
                            <w:pStyle w:val="8-2"/>
                            <w:ind w:left="0"/>
                          </w:pPr>
                          <w:r>
                            <w:t>Романов А.Н.</w:t>
                          </w:r>
                        </w:p>
                      </w:tc>
                      <w:tc>
                        <w:tcPr>
                          <w:tcW w:w="856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14:paraId="311E1CA1" w14:textId="6F89B62F" w:rsidR="00BB7DC1" w:rsidRDefault="00BB7DC1" w:rsidP="005C5D21">
                          <w:pPr>
                            <w:pStyle w:val="8-4"/>
                          </w:pPr>
                          <w:r w:rsidRPr="00B23CC0"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2"/>
                              <w:szCs w:val="12"/>
                              <w:lang w:eastAsia="ru-RU"/>
                            </w:rPr>
                            <w:t>Подп. ЭЦ</w:t>
                          </w:r>
                          <w:r>
                            <w:rPr>
                              <w:rFonts w:ascii="FranklinGothic-BookItalic" w:hAnsi="FranklinGothic-BookItalic" w:cs="FranklinGothic-BookItalic"/>
                              <w:i/>
                              <w:iCs/>
                              <w:sz w:val="12"/>
                              <w:szCs w:val="12"/>
                              <w:lang w:eastAsia="ru-RU"/>
                            </w:rPr>
                            <w:t>П</w:t>
                          </w:r>
                        </w:p>
                      </w:tc>
                      <w:tc>
                        <w:tcPr>
                          <w:tcW w:w="584" w:type="dxa"/>
                          <w:tcBorders>
                            <w:top w:val="single" w:sz="4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Mar>
                            <w:top w:w="0" w:type="dxa"/>
                            <w:left w:w="57" w:type="dxa"/>
                            <w:bottom w:w="0" w:type="dxa"/>
                            <w:right w:w="57" w:type="dxa"/>
                          </w:tcMar>
                          <w:vAlign w:val="center"/>
                        </w:tcPr>
                        <w:p w14:paraId="6B3D238D" w14:textId="07C69330" w:rsidR="00BB7DC1" w:rsidRPr="003F541C" w:rsidRDefault="00BB7DC1" w:rsidP="00B579DA">
                          <w:pPr>
                            <w:pStyle w:val="8-4"/>
                            <w:jc w:val="left"/>
                          </w:pPr>
                          <w:r>
                            <w:rPr>
                              <w:sz w:val="10"/>
                              <w:szCs w:val="10"/>
                            </w:rPr>
                            <w:t>22.09.22</w:t>
                          </w:r>
                        </w:p>
                      </w:tc>
                      <w:tc>
                        <w:tcPr>
                          <w:tcW w:w="3921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2389DAF9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5"/>
                              <w:szCs w:val="15"/>
                              <w:lang w:eastAsia="ar-SA"/>
                            </w:rPr>
                          </w:pPr>
                        </w:p>
                      </w:tc>
                      <w:tc>
                        <w:tcPr>
                          <w:tcW w:w="2818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  <w:hideMark/>
                        </w:tcPr>
                        <w:p w14:paraId="7AA25AF2" w14:textId="77777777" w:rsidR="00BB7DC1" w:rsidRDefault="00BB7DC1" w:rsidP="005C5D21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i/>
                              <w:sz w:val="14"/>
                              <w:szCs w:val="14"/>
                              <w:lang w:eastAsia="ar-SA"/>
                            </w:rPr>
                          </w:pPr>
                        </w:p>
                      </w:tc>
                    </w:tr>
                  </w:tbl>
                  <w:p w14:paraId="1533AE84" w14:textId="77777777" w:rsidR="00BB7DC1" w:rsidRDefault="00BB7DC1" w:rsidP="0063601D">
                    <w:pPr>
                      <w:pStyle w:val="8-2"/>
                      <w:ind w:left="0"/>
                    </w:pPr>
                  </w:p>
                </w:txbxContent>
              </v:textbox>
              <w10:wrap type="square"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7AA8EBCC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multilevel"/>
    <w:tmpl w:val="F3C43A74"/>
    <w:lvl w:ilvl="0">
      <w:start w:val="1"/>
      <w:numFmt w:val="decimal"/>
      <w:lvlText w:val="%1.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1021"/>
        </w:tabs>
        <w:ind w:left="1021" w:hanging="1021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707"/>
        </w:tabs>
        <w:ind w:left="1707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767"/>
        </w:tabs>
        <w:ind w:left="1767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2187"/>
        </w:tabs>
        <w:ind w:left="2187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2247"/>
        </w:tabs>
        <w:ind w:left="2247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2667"/>
        </w:tabs>
        <w:ind w:left="2667" w:hanging="1800"/>
      </w:pPr>
      <w:rPr>
        <w:rFonts w:hint="default"/>
        <w:b/>
      </w:rPr>
    </w:lvl>
  </w:abstractNum>
  <w:abstractNum w:abstractNumId="2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"/>
      <w:lvlJc w:val="left"/>
      <w:pPr>
        <w:tabs>
          <w:tab w:val="num" w:pos="1593"/>
        </w:tabs>
        <w:ind w:left="1593" w:hanging="402"/>
      </w:pPr>
      <w:rPr>
        <w:rFonts w:ascii="Wingdings 2" w:hAnsi="Wingdings 2"/>
        <w:color w:val="000000"/>
      </w:rPr>
    </w:lvl>
  </w:abstractNum>
  <w:abstractNum w:abstractNumId="3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1395"/>
        </w:tabs>
        <w:ind w:left="1395" w:hanging="402"/>
      </w:pPr>
      <w:rPr>
        <w:rFonts w:ascii="Courier New" w:hAnsi="Courier New"/>
        <w:color w:val="000000"/>
      </w:rPr>
    </w:lvl>
  </w:abstractNum>
  <w:abstractNum w:abstractNumId="4" w15:restartNumberingAfterBreak="0">
    <w:nsid w:val="04BD05F7"/>
    <w:multiLevelType w:val="multilevel"/>
    <w:tmpl w:val="A13CFB4E"/>
    <w:name w:val="N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05356EA2"/>
    <w:multiLevelType w:val="hybridMultilevel"/>
    <w:tmpl w:val="3E5830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852F06"/>
    <w:multiLevelType w:val="hybridMultilevel"/>
    <w:tmpl w:val="5FD25EE8"/>
    <w:lvl w:ilvl="0" w:tplc="FFFFFFFF">
      <w:start w:val="1"/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–"/>
      <w:lvlJc w:val="left"/>
      <w:pPr>
        <w:tabs>
          <w:tab w:val="num" w:pos="1980"/>
        </w:tabs>
        <w:ind w:left="1980" w:hanging="360"/>
      </w:pPr>
      <w:rPr>
        <w:rFonts w:ascii="Times New Roman" w:hAnsi="Times New Roman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0E364EE5"/>
    <w:multiLevelType w:val="multilevel"/>
    <w:tmpl w:val="D646B268"/>
    <w:lvl w:ilvl="0">
      <w:start w:val="1"/>
      <w:numFmt w:val="russianUpper"/>
      <w:pStyle w:val="1"/>
      <w:suff w:val="nothing"/>
      <w:lvlText w:val="Приложение %1"/>
      <w:lvlJc w:val="left"/>
      <w:pPr>
        <w:ind w:left="4962" w:firstLine="0"/>
      </w:pPr>
      <w:rPr>
        <w:rFonts w:hint="default"/>
        <w:b/>
        <w:sz w:val="32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09" w:firstLine="0"/>
      </w:pPr>
      <w:rPr>
        <w:rFonts w:hint="default"/>
      </w:rPr>
    </w:lvl>
    <w:lvl w:ilvl="3">
      <w:start w:val="1"/>
      <w:numFmt w:val="decimal"/>
      <w:suff w:val="space"/>
      <w:lvlText w:val="%1.%2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Restart w:val="3"/>
      <w:suff w:val="space"/>
      <w:lvlText w:val="%1.%2.%3.%5"/>
      <w:lvlJc w:val="left"/>
      <w:pPr>
        <w:ind w:left="0" w:firstLine="709"/>
      </w:pPr>
      <w:rPr>
        <w:rFonts w:hint="default"/>
        <w:b w:val="0"/>
        <w:i w:val="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105B2F86"/>
    <w:multiLevelType w:val="hybridMultilevel"/>
    <w:tmpl w:val="CE2635DE"/>
    <w:lvl w:ilvl="0" w:tplc="926C9E0C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9DD56DE"/>
    <w:multiLevelType w:val="hybridMultilevel"/>
    <w:tmpl w:val="79A2A2FA"/>
    <w:lvl w:ilvl="0" w:tplc="6AF6C968">
      <w:start w:val="23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537CA6"/>
    <w:multiLevelType w:val="multilevel"/>
    <w:tmpl w:val="75604822"/>
    <w:lvl w:ilvl="0">
      <w:start w:val="1"/>
      <w:numFmt w:val="bullet"/>
      <w:pStyle w:val="11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1EE90971"/>
    <w:multiLevelType w:val="hybridMultilevel"/>
    <w:tmpl w:val="6AF49BDC"/>
    <w:lvl w:ilvl="0" w:tplc="FFFFFFF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FFFFFFFF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2" w15:restartNumberingAfterBreak="0">
    <w:nsid w:val="23583218"/>
    <w:multiLevelType w:val="multilevel"/>
    <w:tmpl w:val="B60A2DCE"/>
    <w:lvl w:ilvl="0">
      <w:start w:val="1"/>
      <w:numFmt w:val="decimal"/>
      <w:lvlText w:val="%1"/>
      <w:lvlJc w:val="left"/>
      <w:pPr>
        <w:ind w:left="450" w:hanging="450"/>
      </w:pPr>
    </w:lvl>
    <w:lvl w:ilvl="1">
      <w:start w:val="1"/>
      <w:numFmt w:val="decimal"/>
      <w:lvlText w:val="%1.%2"/>
      <w:lvlJc w:val="left"/>
      <w:pPr>
        <w:ind w:left="1017" w:hanging="450"/>
      </w:pPr>
      <w:rPr>
        <w:b/>
        <w:kern w:val="20"/>
      </w:rPr>
    </w:lvl>
    <w:lvl w:ilvl="2">
      <w:start w:val="1"/>
      <w:numFmt w:val="decimal"/>
      <w:lvlText w:val="%1.%2.%3"/>
      <w:lvlJc w:val="left"/>
      <w:pPr>
        <w:ind w:left="1854" w:hanging="720"/>
      </w:pPr>
    </w:lvl>
    <w:lvl w:ilvl="3">
      <w:start w:val="1"/>
      <w:numFmt w:val="decimal"/>
      <w:lvlText w:val="%1.%2.%3.%4"/>
      <w:lvlJc w:val="left"/>
      <w:pPr>
        <w:ind w:left="2781" w:hanging="1080"/>
      </w:pPr>
    </w:lvl>
    <w:lvl w:ilvl="4">
      <w:start w:val="1"/>
      <w:numFmt w:val="decimal"/>
      <w:lvlText w:val="%1.%2.%3.%4.%5"/>
      <w:lvlJc w:val="left"/>
      <w:pPr>
        <w:ind w:left="3348" w:hanging="1080"/>
      </w:pPr>
    </w:lvl>
    <w:lvl w:ilvl="5">
      <w:start w:val="1"/>
      <w:numFmt w:val="decimal"/>
      <w:lvlText w:val="%1.%2.%3.%4.%5.%6"/>
      <w:lvlJc w:val="left"/>
      <w:pPr>
        <w:ind w:left="4275" w:hanging="1440"/>
      </w:pPr>
    </w:lvl>
    <w:lvl w:ilvl="6">
      <w:start w:val="1"/>
      <w:numFmt w:val="decimal"/>
      <w:lvlText w:val="%1.%2.%3.%4.%5.%6.%7"/>
      <w:lvlJc w:val="left"/>
      <w:pPr>
        <w:ind w:left="4842" w:hanging="1440"/>
      </w:pPr>
    </w:lvl>
    <w:lvl w:ilvl="7">
      <w:start w:val="1"/>
      <w:numFmt w:val="decimal"/>
      <w:lvlText w:val="%1.%2.%3.%4.%5.%6.%7.%8"/>
      <w:lvlJc w:val="left"/>
      <w:pPr>
        <w:ind w:left="5769" w:hanging="1800"/>
      </w:pPr>
    </w:lvl>
    <w:lvl w:ilvl="8">
      <w:start w:val="1"/>
      <w:numFmt w:val="decimal"/>
      <w:lvlText w:val="%1.%2.%3.%4.%5.%6.%7.%8.%9"/>
      <w:lvlJc w:val="left"/>
      <w:pPr>
        <w:ind w:left="6336" w:hanging="1800"/>
      </w:pPr>
    </w:lvl>
  </w:abstractNum>
  <w:abstractNum w:abstractNumId="13" w15:restartNumberingAfterBreak="0">
    <w:nsid w:val="31695295"/>
    <w:multiLevelType w:val="hybridMultilevel"/>
    <w:tmpl w:val="BFC68C24"/>
    <w:lvl w:ilvl="0" w:tplc="6E1811AC">
      <w:start w:val="3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2B19D4"/>
    <w:multiLevelType w:val="hybridMultilevel"/>
    <w:tmpl w:val="14F695D0"/>
    <w:lvl w:ilvl="0" w:tplc="0419000F">
      <w:start w:val="1"/>
      <w:numFmt w:val="decimal"/>
      <w:lvlText w:val="%1."/>
      <w:lvlJc w:val="left"/>
      <w:pPr>
        <w:ind w:left="2700" w:hanging="360"/>
      </w:p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15" w15:restartNumberingAfterBreak="0">
    <w:nsid w:val="354F5CB7"/>
    <w:multiLevelType w:val="multilevel"/>
    <w:tmpl w:val="54EA215A"/>
    <w:lvl w:ilvl="0">
      <w:start w:val="1"/>
      <w:numFmt w:val="decimal"/>
      <w:pStyle w:val="10"/>
      <w:suff w:val="space"/>
      <w:lvlText w:val="%1"/>
      <w:lvlJc w:val="left"/>
      <w:pPr>
        <w:ind w:left="426" w:firstLine="0"/>
      </w:pPr>
      <w:rPr>
        <w:rFonts w:cs="Times New Roman"/>
      </w:rPr>
    </w:lvl>
    <w:lvl w:ilvl="1">
      <w:start w:val="1"/>
      <w:numFmt w:val="decimal"/>
      <w:pStyle w:val="2"/>
      <w:suff w:val="space"/>
      <w:lvlText w:val="%1.%2"/>
      <w:lvlJc w:val="left"/>
      <w:pPr>
        <w:ind w:left="426" w:firstLine="0"/>
      </w:pPr>
      <w:rPr>
        <w:rFonts w:cs="Times New Roman"/>
      </w:rPr>
    </w:lvl>
    <w:lvl w:ilvl="2">
      <w:start w:val="1"/>
      <w:numFmt w:val="decimal"/>
      <w:pStyle w:val="3"/>
      <w:isLgl/>
      <w:suff w:val="space"/>
      <w:lvlText w:val="%1.%2.%3"/>
      <w:lvlJc w:val="left"/>
      <w:pPr>
        <w:ind w:left="426" w:firstLine="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russianLower"/>
      <w:pStyle w:val="a"/>
      <w:suff w:val="space"/>
      <w:lvlText w:val="%4)"/>
      <w:lvlJc w:val="left"/>
      <w:pPr>
        <w:ind w:left="-283" w:firstLine="709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none"/>
      <w:suff w:val="space"/>
      <w:lvlText w:val=""/>
      <w:lvlJc w:val="left"/>
      <w:pPr>
        <w:ind w:left="-283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none"/>
      <w:suff w:val="space"/>
      <w:lvlText w:val=""/>
      <w:lvlJc w:val="left"/>
      <w:pPr>
        <w:ind w:left="285" w:firstLine="709"/>
      </w:pPr>
      <w:rPr>
        <w:rFonts w:cs="Times New Roman"/>
        <w:b w:val="0"/>
        <w:i w:val="0"/>
      </w:rPr>
    </w:lvl>
    <w:lvl w:ilvl="6">
      <w:start w:val="1"/>
      <w:numFmt w:val="none"/>
      <w:suff w:val="space"/>
      <w:lvlText w:val=""/>
      <w:lvlJc w:val="left"/>
      <w:pPr>
        <w:ind w:left="-282" w:firstLine="709"/>
      </w:pPr>
      <w:rPr>
        <w:rFonts w:cs="Times New Roman"/>
      </w:rPr>
    </w:lvl>
    <w:lvl w:ilvl="7">
      <w:start w:val="1"/>
      <w:numFmt w:val="none"/>
      <w:lvlRestart w:val="1"/>
      <w:suff w:val="space"/>
      <w:lvlText w:val=""/>
      <w:lvlJc w:val="left"/>
      <w:pPr>
        <w:ind w:left="-283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40"/>
        <w:kern w:val="0"/>
        <w:position w:val="0"/>
        <w:u w:val="none"/>
        <w:effect w:val="none"/>
        <w:vertAlign w:val="baseline"/>
        <w:em w:val="none"/>
        <w:specVanish w:val="0"/>
      </w:rPr>
    </w:lvl>
    <w:lvl w:ilvl="8">
      <w:start w:val="1"/>
      <w:numFmt w:val="none"/>
      <w:isLgl/>
      <w:lvlText w:val=""/>
      <w:lvlJc w:val="left"/>
      <w:pPr>
        <w:tabs>
          <w:tab w:val="num" w:pos="3797"/>
        </w:tabs>
        <w:ind w:left="-283" w:firstLine="709"/>
      </w:pPr>
      <w:rPr>
        <w:rFonts w:cs="Times New Roman"/>
      </w:rPr>
    </w:lvl>
  </w:abstractNum>
  <w:abstractNum w:abstractNumId="16" w15:restartNumberingAfterBreak="0">
    <w:nsid w:val="3CC928C3"/>
    <w:multiLevelType w:val="multilevel"/>
    <w:tmpl w:val="EB0CB75A"/>
    <w:lvl w:ilvl="0">
      <w:start w:val="27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409A1804"/>
    <w:multiLevelType w:val="hybridMultilevel"/>
    <w:tmpl w:val="2D22F780"/>
    <w:lvl w:ilvl="0" w:tplc="AAD644D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0D86E0D"/>
    <w:multiLevelType w:val="hybridMultilevel"/>
    <w:tmpl w:val="810E9AFE"/>
    <w:lvl w:ilvl="0" w:tplc="1C460CB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4B3739"/>
    <w:multiLevelType w:val="hybridMultilevel"/>
    <w:tmpl w:val="AED4AE60"/>
    <w:lvl w:ilvl="0" w:tplc="F0C8EE5C">
      <w:start w:val="3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B013E2"/>
    <w:multiLevelType w:val="multilevel"/>
    <w:tmpl w:val="AED4AE60"/>
    <w:lvl w:ilvl="0">
      <w:start w:val="3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4D0DBB"/>
    <w:multiLevelType w:val="hybridMultilevel"/>
    <w:tmpl w:val="61428CA2"/>
    <w:lvl w:ilvl="0" w:tplc="CBF4D86E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>
      <w:start w:val="1"/>
      <w:numFmt w:val="bullet"/>
      <w:lvlText w:val="o"/>
      <w:lvlJc w:val="left"/>
      <w:pPr>
        <w:tabs>
          <w:tab w:val="num" w:pos="2122"/>
        </w:tabs>
        <w:ind w:left="2122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42"/>
        </w:tabs>
        <w:ind w:left="2842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562"/>
        </w:tabs>
        <w:ind w:left="3562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282"/>
        </w:tabs>
        <w:ind w:left="4282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02"/>
        </w:tabs>
        <w:ind w:left="5002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22"/>
        </w:tabs>
        <w:ind w:left="5722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42"/>
        </w:tabs>
        <w:ind w:left="6442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162"/>
        </w:tabs>
        <w:ind w:left="7162" w:hanging="360"/>
      </w:pPr>
      <w:rPr>
        <w:rFonts w:ascii="Wingdings" w:hAnsi="Wingdings" w:hint="default"/>
      </w:rPr>
    </w:lvl>
  </w:abstractNum>
  <w:abstractNum w:abstractNumId="22" w15:restartNumberingAfterBreak="0">
    <w:nsid w:val="486D4469"/>
    <w:multiLevelType w:val="hybridMultilevel"/>
    <w:tmpl w:val="54C09D58"/>
    <w:lvl w:ilvl="0" w:tplc="FFFFFFFF">
      <w:start w:val="1"/>
      <w:numFmt w:val="decimal"/>
      <w:lvlText w:val="%1"/>
      <w:lvlJc w:val="left"/>
      <w:pPr>
        <w:tabs>
          <w:tab w:val="num" w:pos="1260"/>
        </w:tabs>
        <w:ind w:left="12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 w15:restartNumberingAfterBreak="0">
    <w:nsid w:val="52140EE2"/>
    <w:multiLevelType w:val="hybridMultilevel"/>
    <w:tmpl w:val="678CCF4C"/>
    <w:lvl w:ilvl="0" w:tplc="03D2042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190003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4" w15:restartNumberingAfterBreak="0">
    <w:nsid w:val="52235F7F"/>
    <w:multiLevelType w:val="hybridMultilevel"/>
    <w:tmpl w:val="9EDE3BDE"/>
    <w:lvl w:ilvl="0" w:tplc="FFFFFFFF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19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5" w15:restartNumberingAfterBreak="0">
    <w:nsid w:val="53536042"/>
    <w:multiLevelType w:val="hybridMultilevel"/>
    <w:tmpl w:val="2A6A89CC"/>
    <w:lvl w:ilvl="0" w:tplc="192E639E">
      <w:start w:val="1"/>
      <w:numFmt w:val="bullet"/>
      <w:pStyle w:val="-"/>
      <w:suff w:val="space"/>
      <w:lvlText w:val="-"/>
      <w:lvlJc w:val="left"/>
      <w:pPr>
        <w:ind w:left="0" w:firstLine="709"/>
      </w:pPr>
      <w:rPr>
        <w:rFonts w:ascii="Times New Roman" w:hAnsi="Times New Roman" w:cs="Times New Roman" w:hint="default"/>
        <w:b w:val="0"/>
        <w:i w:val="0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3D67478"/>
    <w:multiLevelType w:val="hybridMultilevel"/>
    <w:tmpl w:val="CA522E8A"/>
    <w:lvl w:ilvl="0" w:tplc="926C9E0C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6E83DA6"/>
    <w:multiLevelType w:val="hybridMultilevel"/>
    <w:tmpl w:val="A52E61FE"/>
    <w:lvl w:ilvl="0" w:tplc="EF8C81DE">
      <w:start w:val="1"/>
      <w:numFmt w:val="bullet"/>
      <w:lvlText w:val="−"/>
      <w:lvlJc w:val="left"/>
      <w:pPr>
        <w:ind w:left="726" w:hanging="360"/>
      </w:pPr>
      <w:rPr>
        <w:rFonts w:ascii="Times New Roman" w:hAnsi="Times New Roman" w:cs="Times New Roman" w:hint="default"/>
      </w:rPr>
    </w:lvl>
    <w:lvl w:ilvl="1" w:tplc="B030AC92">
      <w:start w:val="1"/>
      <w:numFmt w:val="bullet"/>
      <w:lvlText w:val="o"/>
      <w:lvlJc w:val="left"/>
      <w:pPr>
        <w:ind w:left="1446" w:hanging="360"/>
      </w:pPr>
      <w:rPr>
        <w:rFonts w:ascii="Courier New" w:hAnsi="Courier New" w:cs="Courier New" w:hint="default"/>
      </w:rPr>
    </w:lvl>
    <w:lvl w:ilvl="2" w:tplc="DAB61938">
      <w:start w:val="1"/>
      <w:numFmt w:val="bullet"/>
      <w:lvlText w:val=""/>
      <w:lvlJc w:val="left"/>
      <w:pPr>
        <w:ind w:left="2166" w:hanging="360"/>
      </w:pPr>
      <w:rPr>
        <w:rFonts w:ascii="Wingdings" w:hAnsi="Wingdings" w:hint="default"/>
      </w:rPr>
    </w:lvl>
    <w:lvl w:ilvl="3" w:tplc="DE724D78" w:tentative="1">
      <w:start w:val="1"/>
      <w:numFmt w:val="bullet"/>
      <w:lvlText w:val=""/>
      <w:lvlJc w:val="left"/>
      <w:pPr>
        <w:ind w:left="2886" w:hanging="360"/>
      </w:pPr>
      <w:rPr>
        <w:rFonts w:ascii="Symbol" w:hAnsi="Symbol" w:hint="default"/>
      </w:rPr>
    </w:lvl>
    <w:lvl w:ilvl="4" w:tplc="74123C6E" w:tentative="1">
      <w:start w:val="1"/>
      <w:numFmt w:val="bullet"/>
      <w:lvlText w:val="o"/>
      <w:lvlJc w:val="left"/>
      <w:pPr>
        <w:ind w:left="3606" w:hanging="360"/>
      </w:pPr>
      <w:rPr>
        <w:rFonts w:ascii="Courier New" w:hAnsi="Courier New" w:cs="Courier New" w:hint="default"/>
      </w:rPr>
    </w:lvl>
    <w:lvl w:ilvl="5" w:tplc="A3A2FF12" w:tentative="1">
      <w:start w:val="1"/>
      <w:numFmt w:val="bullet"/>
      <w:lvlText w:val=""/>
      <w:lvlJc w:val="left"/>
      <w:pPr>
        <w:ind w:left="4326" w:hanging="360"/>
      </w:pPr>
      <w:rPr>
        <w:rFonts w:ascii="Wingdings" w:hAnsi="Wingdings" w:hint="default"/>
      </w:rPr>
    </w:lvl>
    <w:lvl w:ilvl="6" w:tplc="1A72FD36" w:tentative="1">
      <w:start w:val="1"/>
      <w:numFmt w:val="bullet"/>
      <w:lvlText w:val=""/>
      <w:lvlJc w:val="left"/>
      <w:pPr>
        <w:ind w:left="5046" w:hanging="360"/>
      </w:pPr>
      <w:rPr>
        <w:rFonts w:ascii="Symbol" w:hAnsi="Symbol" w:hint="default"/>
      </w:rPr>
    </w:lvl>
    <w:lvl w:ilvl="7" w:tplc="BA0A9D90" w:tentative="1">
      <w:start w:val="1"/>
      <w:numFmt w:val="bullet"/>
      <w:lvlText w:val="o"/>
      <w:lvlJc w:val="left"/>
      <w:pPr>
        <w:ind w:left="5766" w:hanging="360"/>
      </w:pPr>
      <w:rPr>
        <w:rFonts w:ascii="Courier New" w:hAnsi="Courier New" w:cs="Courier New" w:hint="default"/>
      </w:rPr>
    </w:lvl>
    <w:lvl w:ilvl="8" w:tplc="4A809EC6" w:tentative="1">
      <w:start w:val="1"/>
      <w:numFmt w:val="bullet"/>
      <w:lvlText w:val=""/>
      <w:lvlJc w:val="left"/>
      <w:pPr>
        <w:ind w:left="6486" w:hanging="360"/>
      </w:pPr>
      <w:rPr>
        <w:rFonts w:ascii="Wingdings" w:hAnsi="Wingdings" w:hint="default"/>
      </w:rPr>
    </w:lvl>
  </w:abstractNum>
  <w:abstractNum w:abstractNumId="28" w15:restartNumberingAfterBreak="0">
    <w:nsid w:val="5B662DED"/>
    <w:multiLevelType w:val="hybridMultilevel"/>
    <w:tmpl w:val="8F94C0D6"/>
    <w:lvl w:ilvl="0" w:tplc="41A48360">
      <w:start w:val="1"/>
      <w:numFmt w:val="decimal"/>
      <w:suff w:val="space"/>
      <w:lvlText w:val="5.7.%1."/>
      <w:lvlJc w:val="left"/>
      <w:pPr>
        <w:ind w:left="1429" w:hanging="360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pStyle w:val="5"/>
      <w:lvlText w:val="%5."/>
      <w:lvlJc w:val="left"/>
      <w:pPr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5C3D5E07"/>
    <w:multiLevelType w:val="multilevel"/>
    <w:tmpl w:val="1346D4D0"/>
    <w:lvl w:ilvl="0">
      <w:start w:val="1"/>
      <w:numFmt w:val="decimal"/>
      <w:pStyle w:val="-1"/>
      <w:suff w:val="space"/>
      <w:lvlText w:val="%1"/>
      <w:lvlJc w:val="left"/>
      <w:pPr>
        <w:ind w:left="109" w:firstLine="1134"/>
      </w:pPr>
      <w:rPr>
        <w:rFonts w:hint="default"/>
      </w:rPr>
    </w:lvl>
    <w:lvl w:ilvl="1">
      <w:start w:val="1"/>
      <w:numFmt w:val="decimal"/>
      <w:pStyle w:val="-2"/>
      <w:suff w:val="space"/>
      <w:lvlText w:val="%1.%2"/>
      <w:lvlJc w:val="left"/>
      <w:pPr>
        <w:ind w:left="426" w:firstLine="1134"/>
      </w:pPr>
      <w:rPr>
        <w:rFonts w:hint="default"/>
      </w:rPr>
    </w:lvl>
    <w:lvl w:ilvl="2">
      <w:start w:val="1"/>
      <w:numFmt w:val="decimal"/>
      <w:pStyle w:val="-0"/>
      <w:suff w:val="space"/>
      <w:lvlText w:val="%1.%2.%3"/>
      <w:lvlJc w:val="left"/>
      <w:pPr>
        <w:ind w:left="284" w:firstLine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935"/>
        </w:tabs>
        <w:ind w:left="286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55"/>
        </w:tabs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015"/>
        </w:tabs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735"/>
        </w:tabs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95"/>
        </w:tabs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815"/>
        </w:tabs>
        <w:ind w:left="5455" w:hanging="1440"/>
      </w:pPr>
      <w:rPr>
        <w:rFonts w:hint="default"/>
      </w:rPr>
    </w:lvl>
  </w:abstractNum>
  <w:abstractNum w:abstractNumId="30" w15:restartNumberingAfterBreak="0">
    <w:nsid w:val="61D036B4"/>
    <w:multiLevelType w:val="hybridMultilevel"/>
    <w:tmpl w:val="66403EC8"/>
    <w:lvl w:ilvl="0" w:tplc="E152B320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31" w15:restartNumberingAfterBreak="0">
    <w:nsid w:val="66465FAA"/>
    <w:multiLevelType w:val="hybridMultilevel"/>
    <w:tmpl w:val="36D0420E"/>
    <w:lvl w:ilvl="0" w:tplc="B88C471A">
      <w:start w:val="1"/>
      <w:numFmt w:val="decimal"/>
      <w:suff w:val="space"/>
      <w:lvlText w:val="лист %1 – "/>
      <w:lvlJc w:val="left"/>
      <w:pPr>
        <w:ind w:left="964" w:hanging="964"/>
      </w:pPr>
    </w:lvl>
    <w:lvl w:ilvl="1" w:tplc="04190019">
      <w:start w:val="1"/>
      <w:numFmt w:val="lowerLetter"/>
      <w:lvlText w:val="%2."/>
      <w:lvlJc w:val="left"/>
      <w:pPr>
        <w:ind w:left="1497" w:hanging="360"/>
      </w:pPr>
    </w:lvl>
    <w:lvl w:ilvl="2" w:tplc="0419001B">
      <w:start w:val="1"/>
      <w:numFmt w:val="lowerRoman"/>
      <w:lvlText w:val="%3."/>
      <w:lvlJc w:val="right"/>
      <w:pPr>
        <w:ind w:left="2217" w:hanging="180"/>
      </w:pPr>
    </w:lvl>
    <w:lvl w:ilvl="3" w:tplc="0419000F">
      <w:start w:val="1"/>
      <w:numFmt w:val="decimal"/>
      <w:lvlText w:val="%4."/>
      <w:lvlJc w:val="left"/>
      <w:pPr>
        <w:ind w:left="2937" w:hanging="360"/>
      </w:pPr>
    </w:lvl>
    <w:lvl w:ilvl="4" w:tplc="04190019">
      <w:start w:val="1"/>
      <w:numFmt w:val="lowerLetter"/>
      <w:lvlText w:val="%5."/>
      <w:lvlJc w:val="left"/>
      <w:pPr>
        <w:ind w:left="3657" w:hanging="360"/>
      </w:pPr>
    </w:lvl>
    <w:lvl w:ilvl="5" w:tplc="0419001B">
      <w:start w:val="1"/>
      <w:numFmt w:val="lowerRoman"/>
      <w:lvlText w:val="%6."/>
      <w:lvlJc w:val="right"/>
      <w:pPr>
        <w:ind w:left="4377" w:hanging="180"/>
      </w:pPr>
    </w:lvl>
    <w:lvl w:ilvl="6" w:tplc="0419000F">
      <w:start w:val="1"/>
      <w:numFmt w:val="decimal"/>
      <w:lvlText w:val="%7."/>
      <w:lvlJc w:val="left"/>
      <w:pPr>
        <w:ind w:left="5097" w:hanging="360"/>
      </w:pPr>
    </w:lvl>
    <w:lvl w:ilvl="7" w:tplc="04190019">
      <w:start w:val="1"/>
      <w:numFmt w:val="lowerLetter"/>
      <w:lvlText w:val="%8."/>
      <w:lvlJc w:val="left"/>
      <w:pPr>
        <w:ind w:left="5817" w:hanging="360"/>
      </w:pPr>
    </w:lvl>
    <w:lvl w:ilvl="8" w:tplc="0419001B">
      <w:start w:val="1"/>
      <w:numFmt w:val="lowerRoman"/>
      <w:lvlText w:val="%9."/>
      <w:lvlJc w:val="right"/>
      <w:pPr>
        <w:ind w:left="6537" w:hanging="180"/>
      </w:pPr>
    </w:lvl>
  </w:abstractNum>
  <w:abstractNum w:abstractNumId="32" w15:restartNumberingAfterBreak="0">
    <w:nsid w:val="6A5C15C6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6B0F74EC"/>
    <w:multiLevelType w:val="hybridMultilevel"/>
    <w:tmpl w:val="B51455CC"/>
    <w:lvl w:ilvl="0" w:tplc="0419000F">
      <w:start w:val="1"/>
      <w:numFmt w:val="decimal"/>
      <w:lvlText w:val="%1."/>
      <w:lvlJc w:val="left"/>
      <w:pPr>
        <w:ind w:left="2700" w:hanging="360"/>
      </w:p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4" w15:restartNumberingAfterBreak="0">
    <w:nsid w:val="6B590F9C"/>
    <w:multiLevelType w:val="hybridMultilevel"/>
    <w:tmpl w:val="AFDC0B5C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bullet"/>
      <w:lvlText w:val="–"/>
      <w:lvlJc w:val="left"/>
      <w:pPr>
        <w:tabs>
          <w:tab w:val="num" w:pos="1980"/>
        </w:tabs>
        <w:ind w:left="1980" w:hanging="360"/>
      </w:pPr>
      <w:rPr>
        <w:rFonts w:ascii="Copperplate Gothic Light" w:hAnsi="Copperplate Gothic Light" w:cs="Copperplate Gothic Light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5" w15:restartNumberingAfterBreak="0">
    <w:nsid w:val="6D7326FC"/>
    <w:multiLevelType w:val="hybridMultilevel"/>
    <w:tmpl w:val="AED4AE60"/>
    <w:lvl w:ilvl="0" w:tplc="F0C8EE5C">
      <w:start w:val="3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8E0432"/>
    <w:multiLevelType w:val="hybridMultilevel"/>
    <w:tmpl w:val="3B70BE16"/>
    <w:lvl w:ilvl="0" w:tplc="0419000F">
      <w:start w:val="1"/>
      <w:numFmt w:val="decimal"/>
      <w:lvlText w:val="%1."/>
      <w:lvlJc w:val="left"/>
      <w:pPr>
        <w:ind w:left="2700" w:hanging="360"/>
      </w:p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7" w15:restartNumberingAfterBreak="0">
    <w:nsid w:val="6F431E34"/>
    <w:multiLevelType w:val="hybridMultilevel"/>
    <w:tmpl w:val="BC54717E"/>
    <w:lvl w:ilvl="0" w:tplc="E3CCBADE">
      <w:start w:val="1"/>
      <w:numFmt w:val="bullet"/>
      <w:lvlText w:val="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8" w15:restartNumberingAfterBreak="0">
    <w:nsid w:val="705A05C6"/>
    <w:multiLevelType w:val="hybridMultilevel"/>
    <w:tmpl w:val="8BF49D98"/>
    <w:lvl w:ilvl="0" w:tplc="1A5458D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9" w15:restartNumberingAfterBreak="0">
    <w:nsid w:val="70BB75E8"/>
    <w:multiLevelType w:val="hybridMultilevel"/>
    <w:tmpl w:val="047685C6"/>
    <w:lvl w:ilvl="0" w:tplc="7C449FEE">
      <w:start w:val="1"/>
      <w:numFmt w:val="bullet"/>
      <w:lvlText w:val="-"/>
      <w:lvlJc w:val="left"/>
      <w:pPr>
        <w:tabs>
          <w:tab w:val="num" w:pos="1021"/>
        </w:tabs>
        <w:ind w:left="1021" w:hanging="227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F51F37"/>
    <w:multiLevelType w:val="hybridMultilevel"/>
    <w:tmpl w:val="61A6880E"/>
    <w:lvl w:ilvl="0" w:tplc="E524188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76684FBF"/>
    <w:multiLevelType w:val="hybridMultilevel"/>
    <w:tmpl w:val="6AF49BDC"/>
    <w:lvl w:ilvl="0" w:tplc="455C4404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42" w15:restartNumberingAfterBreak="0">
    <w:nsid w:val="794A542D"/>
    <w:multiLevelType w:val="hybridMultilevel"/>
    <w:tmpl w:val="37DE8E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 w15:restartNumberingAfterBreak="0">
    <w:nsid w:val="7C7853B7"/>
    <w:multiLevelType w:val="multilevel"/>
    <w:tmpl w:val="94B80180"/>
    <w:name w:val="N2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 w15:restartNumberingAfterBreak="0">
    <w:nsid w:val="7E5016BD"/>
    <w:multiLevelType w:val="hybridMultilevel"/>
    <w:tmpl w:val="804447E6"/>
    <w:lvl w:ilvl="0" w:tplc="EBEC427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4"/>
  </w:num>
  <w:num w:numId="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1"/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5"/>
  </w:num>
  <w:num w:numId="8">
    <w:abstractNumId w:val="7"/>
  </w:num>
  <w:num w:numId="9">
    <w:abstractNumId w:val="15"/>
  </w:num>
  <w:num w:numId="10">
    <w:abstractNumId w:val="32"/>
  </w:num>
  <w:num w:numId="11">
    <w:abstractNumId w:val="1"/>
  </w:num>
  <w:num w:numId="12">
    <w:abstractNumId w:val="28"/>
  </w:num>
  <w:num w:numId="13">
    <w:abstractNumId w:val="9"/>
  </w:num>
  <w:num w:numId="14">
    <w:abstractNumId w:val="13"/>
  </w:num>
  <w:num w:numId="15">
    <w:abstractNumId w:val="5"/>
  </w:num>
  <w:num w:numId="16">
    <w:abstractNumId w:val="14"/>
  </w:num>
  <w:num w:numId="17">
    <w:abstractNumId w:val="36"/>
  </w:num>
  <w:num w:numId="18">
    <w:abstractNumId w:val="33"/>
  </w:num>
  <w:num w:numId="19">
    <w:abstractNumId w:val="42"/>
  </w:num>
  <w:num w:numId="20">
    <w:abstractNumId w:val="18"/>
  </w:num>
  <w:num w:numId="21">
    <w:abstractNumId w:val="2"/>
  </w:num>
  <w:num w:numId="22">
    <w:abstractNumId w:val="3"/>
  </w:num>
  <w:num w:numId="23">
    <w:abstractNumId w:val="35"/>
  </w:num>
  <w:num w:numId="24">
    <w:abstractNumId w:val="19"/>
  </w:num>
  <w:num w:numId="25">
    <w:abstractNumId w:val="20"/>
  </w:num>
  <w:num w:numId="26">
    <w:abstractNumId w:val="43"/>
  </w:num>
  <w:num w:numId="27">
    <w:abstractNumId w:val="39"/>
  </w:num>
  <w:num w:numId="28">
    <w:abstractNumId w:val="8"/>
  </w:num>
  <w:num w:numId="29">
    <w:abstractNumId w:val="26"/>
  </w:num>
  <w:num w:numId="30">
    <w:abstractNumId w:val="16"/>
  </w:num>
  <w:num w:numId="31">
    <w:abstractNumId w:val="0"/>
    <w:lvlOverride w:ilvl="0">
      <w:lvl w:ilvl="0">
        <w:start w:val="65535"/>
        <w:numFmt w:val="bullet"/>
        <w:lvlText w:val="-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6"/>
  </w:num>
  <w:num w:numId="40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40"/>
  </w:num>
  <w:num w:numId="46">
    <w:abstractNumId w:val="17"/>
  </w:num>
  <w:num w:numId="47">
    <w:abstractNumId w:val="27"/>
  </w:num>
  <w:num w:numId="48">
    <w:abstractNumId w:val="37"/>
  </w:num>
  <w:num w:numId="49">
    <w:abstractNumId w:val="44"/>
  </w:num>
  <w:num w:numId="5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revisionView w:markup="0"/>
  <w:defaultTabStop w:val="708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30FB"/>
    <w:rsid w:val="0000066A"/>
    <w:rsid w:val="000014A7"/>
    <w:rsid w:val="000022A5"/>
    <w:rsid w:val="00007C66"/>
    <w:rsid w:val="00010D44"/>
    <w:rsid w:val="00025790"/>
    <w:rsid w:val="00030964"/>
    <w:rsid w:val="00035707"/>
    <w:rsid w:val="000367BC"/>
    <w:rsid w:val="00043FBB"/>
    <w:rsid w:val="000520D6"/>
    <w:rsid w:val="000557C3"/>
    <w:rsid w:val="00064467"/>
    <w:rsid w:val="000663CA"/>
    <w:rsid w:val="00066E57"/>
    <w:rsid w:val="00067199"/>
    <w:rsid w:val="000755E6"/>
    <w:rsid w:val="00075D71"/>
    <w:rsid w:val="00076FCF"/>
    <w:rsid w:val="000779B6"/>
    <w:rsid w:val="00081184"/>
    <w:rsid w:val="00081489"/>
    <w:rsid w:val="000957D7"/>
    <w:rsid w:val="000A24D3"/>
    <w:rsid w:val="000A40F9"/>
    <w:rsid w:val="000A4A96"/>
    <w:rsid w:val="000A56AF"/>
    <w:rsid w:val="000A6A78"/>
    <w:rsid w:val="000B15AA"/>
    <w:rsid w:val="000B167A"/>
    <w:rsid w:val="000B7ED9"/>
    <w:rsid w:val="000C31C9"/>
    <w:rsid w:val="000C4A84"/>
    <w:rsid w:val="000D14DE"/>
    <w:rsid w:val="000D44A8"/>
    <w:rsid w:val="000D453B"/>
    <w:rsid w:val="000E1270"/>
    <w:rsid w:val="000E1863"/>
    <w:rsid w:val="000E25DC"/>
    <w:rsid w:val="000E4429"/>
    <w:rsid w:val="000E6ABA"/>
    <w:rsid w:val="00103CF1"/>
    <w:rsid w:val="00106436"/>
    <w:rsid w:val="00106F2E"/>
    <w:rsid w:val="00107148"/>
    <w:rsid w:val="00111237"/>
    <w:rsid w:val="00111BF1"/>
    <w:rsid w:val="001126C1"/>
    <w:rsid w:val="00117F97"/>
    <w:rsid w:val="00124AE7"/>
    <w:rsid w:val="00142E11"/>
    <w:rsid w:val="00153573"/>
    <w:rsid w:val="001612B1"/>
    <w:rsid w:val="0016273B"/>
    <w:rsid w:val="00162826"/>
    <w:rsid w:val="001647D0"/>
    <w:rsid w:val="00170245"/>
    <w:rsid w:val="0017184D"/>
    <w:rsid w:val="00171972"/>
    <w:rsid w:val="00171B5D"/>
    <w:rsid w:val="00174A0B"/>
    <w:rsid w:val="00175473"/>
    <w:rsid w:val="00176231"/>
    <w:rsid w:val="00180046"/>
    <w:rsid w:val="00182422"/>
    <w:rsid w:val="001879ED"/>
    <w:rsid w:val="00191625"/>
    <w:rsid w:val="0019193D"/>
    <w:rsid w:val="001A42F5"/>
    <w:rsid w:val="001B05ED"/>
    <w:rsid w:val="001B1186"/>
    <w:rsid w:val="001B15E6"/>
    <w:rsid w:val="001B47B9"/>
    <w:rsid w:val="001C4E1C"/>
    <w:rsid w:val="001D5302"/>
    <w:rsid w:val="001D6232"/>
    <w:rsid w:val="001D6B09"/>
    <w:rsid w:val="001E390F"/>
    <w:rsid w:val="001E62F4"/>
    <w:rsid w:val="001F1CB8"/>
    <w:rsid w:val="001F2D56"/>
    <w:rsid w:val="001F435B"/>
    <w:rsid w:val="001F461A"/>
    <w:rsid w:val="001F4E11"/>
    <w:rsid w:val="00203934"/>
    <w:rsid w:val="00206AD1"/>
    <w:rsid w:val="0021078C"/>
    <w:rsid w:val="00215B23"/>
    <w:rsid w:val="0022791E"/>
    <w:rsid w:val="00230ED7"/>
    <w:rsid w:val="00251F89"/>
    <w:rsid w:val="00253302"/>
    <w:rsid w:val="002566F9"/>
    <w:rsid w:val="00261391"/>
    <w:rsid w:val="002650FA"/>
    <w:rsid w:val="00285A5B"/>
    <w:rsid w:val="00286E50"/>
    <w:rsid w:val="00297D79"/>
    <w:rsid w:val="002A02ED"/>
    <w:rsid w:val="002A77C5"/>
    <w:rsid w:val="002B7A99"/>
    <w:rsid w:val="002C0474"/>
    <w:rsid w:val="002C5FD8"/>
    <w:rsid w:val="002C6F95"/>
    <w:rsid w:val="002D02E2"/>
    <w:rsid w:val="002D23A4"/>
    <w:rsid w:val="002D2BC2"/>
    <w:rsid w:val="002D32E0"/>
    <w:rsid w:val="002D427A"/>
    <w:rsid w:val="002E10A7"/>
    <w:rsid w:val="002E37F3"/>
    <w:rsid w:val="002F1A67"/>
    <w:rsid w:val="002F2273"/>
    <w:rsid w:val="0030313E"/>
    <w:rsid w:val="00305839"/>
    <w:rsid w:val="003143E9"/>
    <w:rsid w:val="00315372"/>
    <w:rsid w:val="003205E6"/>
    <w:rsid w:val="00320878"/>
    <w:rsid w:val="003222C1"/>
    <w:rsid w:val="00335C01"/>
    <w:rsid w:val="00336E4E"/>
    <w:rsid w:val="00352F43"/>
    <w:rsid w:val="00354AA2"/>
    <w:rsid w:val="00356C6D"/>
    <w:rsid w:val="003621B6"/>
    <w:rsid w:val="003661BE"/>
    <w:rsid w:val="00375DEF"/>
    <w:rsid w:val="00392517"/>
    <w:rsid w:val="00395B94"/>
    <w:rsid w:val="00396206"/>
    <w:rsid w:val="003973BA"/>
    <w:rsid w:val="003B178F"/>
    <w:rsid w:val="003B1A36"/>
    <w:rsid w:val="003B1F8B"/>
    <w:rsid w:val="003B30FB"/>
    <w:rsid w:val="003B510E"/>
    <w:rsid w:val="003B5565"/>
    <w:rsid w:val="003B5908"/>
    <w:rsid w:val="003C12B9"/>
    <w:rsid w:val="003D4320"/>
    <w:rsid w:val="003D4530"/>
    <w:rsid w:val="003D7C29"/>
    <w:rsid w:val="003E547F"/>
    <w:rsid w:val="003F0667"/>
    <w:rsid w:val="003F1843"/>
    <w:rsid w:val="003F5015"/>
    <w:rsid w:val="003F541C"/>
    <w:rsid w:val="0042771C"/>
    <w:rsid w:val="00430F6C"/>
    <w:rsid w:val="00431BB1"/>
    <w:rsid w:val="004371DE"/>
    <w:rsid w:val="004378E0"/>
    <w:rsid w:val="0044223D"/>
    <w:rsid w:val="00455D9C"/>
    <w:rsid w:val="00465DDE"/>
    <w:rsid w:val="00470ED3"/>
    <w:rsid w:val="00472742"/>
    <w:rsid w:val="0047276E"/>
    <w:rsid w:val="00477B0B"/>
    <w:rsid w:val="00480826"/>
    <w:rsid w:val="004877AB"/>
    <w:rsid w:val="004929C4"/>
    <w:rsid w:val="00497006"/>
    <w:rsid w:val="004A1935"/>
    <w:rsid w:val="004A489D"/>
    <w:rsid w:val="004A6776"/>
    <w:rsid w:val="004B257C"/>
    <w:rsid w:val="004B6028"/>
    <w:rsid w:val="004B72ED"/>
    <w:rsid w:val="004D016C"/>
    <w:rsid w:val="004D4A91"/>
    <w:rsid w:val="004D6B15"/>
    <w:rsid w:val="004F4955"/>
    <w:rsid w:val="00500008"/>
    <w:rsid w:val="005005F6"/>
    <w:rsid w:val="00501A9B"/>
    <w:rsid w:val="005077FA"/>
    <w:rsid w:val="00522AB0"/>
    <w:rsid w:val="0052550F"/>
    <w:rsid w:val="005270BB"/>
    <w:rsid w:val="005276A5"/>
    <w:rsid w:val="00534A2E"/>
    <w:rsid w:val="00537BD4"/>
    <w:rsid w:val="005427DE"/>
    <w:rsid w:val="00544705"/>
    <w:rsid w:val="00545BD3"/>
    <w:rsid w:val="00545CDD"/>
    <w:rsid w:val="00547ECE"/>
    <w:rsid w:val="00550173"/>
    <w:rsid w:val="00555AE6"/>
    <w:rsid w:val="00556D95"/>
    <w:rsid w:val="00567A84"/>
    <w:rsid w:val="00567B77"/>
    <w:rsid w:val="005700A5"/>
    <w:rsid w:val="00570C39"/>
    <w:rsid w:val="0057223D"/>
    <w:rsid w:val="005735E6"/>
    <w:rsid w:val="00573D0C"/>
    <w:rsid w:val="0057431D"/>
    <w:rsid w:val="00574461"/>
    <w:rsid w:val="00580E3D"/>
    <w:rsid w:val="00584C70"/>
    <w:rsid w:val="005875BA"/>
    <w:rsid w:val="00587D62"/>
    <w:rsid w:val="00591E5E"/>
    <w:rsid w:val="00591EDF"/>
    <w:rsid w:val="00593FB4"/>
    <w:rsid w:val="00595655"/>
    <w:rsid w:val="00596D28"/>
    <w:rsid w:val="005B77E4"/>
    <w:rsid w:val="005C5D21"/>
    <w:rsid w:val="005D0345"/>
    <w:rsid w:val="005D73FD"/>
    <w:rsid w:val="005F4D18"/>
    <w:rsid w:val="005F6ADC"/>
    <w:rsid w:val="005F6B88"/>
    <w:rsid w:val="005F728D"/>
    <w:rsid w:val="005F7DA2"/>
    <w:rsid w:val="00603EAB"/>
    <w:rsid w:val="00605422"/>
    <w:rsid w:val="006075EC"/>
    <w:rsid w:val="00610EEB"/>
    <w:rsid w:val="006115A5"/>
    <w:rsid w:val="00616186"/>
    <w:rsid w:val="00630667"/>
    <w:rsid w:val="00633000"/>
    <w:rsid w:val="0063601D"/>
    <w:rsid w:val="00637165"/>
    <w:rsid w:val="006438E8"/>
    <w:rsid w:val="00644C2D"/>
    <w:rsid w:val="00645BE7"/>
    <w:rsid w:val="00646577"/>
    <w:rsid w:val="00650C94"/>
    <w:rsid w:val="00652F31"/>
    <w:rsid w:val="00656B53"/>
    <w:rsid w:val="00661DD6"/>
    <w:rsid w:val="00662DDA"/>
    <w:rsid w:val="006663CF"/>
    <w:rsid w:val="006664C0"/>
    <w:rsid w:val="0067237A"/>
    <w:rsid w:val="006759C1"/>
    <w:rsid w:val="006760AA"/>
    <w:rsid w:val="00676A8C"/>
    <w:rsid w:val="00685093"/>
    <w:rsid w:val="006872AD"/>
    <w:rsid w:val="0069221E"/>
    <w:rsid w:val="006A1709"/>
    <w:rsid w:val="006B046B"/>
    <w:rsid w:val="006B0DB1"/>
    <w:rsid w:val="006B3328"/>
    <w:rsid w:val="006B4BC7"/>
    <w:rsid w:val="006C2175"/>
    <w:rsid w:val="006C2429"/>
    <w:rsid w:val="006C33C4"/>
    <w:rsid w:val="006C5BDA"/>
    <w:rsid w:val="006C74EF"/>
    <w:rsid w:val="006E4559"/>
    <w:rsid w:val="006E5F3E"/>
    <w:rsid w:val="006F3128"/>
    <w:rsid w:val="006F4775"/>
    <w:rsid w:val="007005B6"/>
    <w:rsid w:val="00706F90"/>
    <w:rsid w:val="00707514"/>
    <w:rsid w:val="007100D5"/>
    <w:rsid w:val="0071042E"/>
    <w:rsid w:val="007119DA"/>
    <w:rsid w:val="00714909"/>
    <w:rsid w:val="00715208"/>
    <w:rsid w:val="00715292"/>
    <w:rsid w:val="00715714"/>
    <w:rsid w:val="0071580B"/>
    <w:rsid w:val="00716336"/>
    <w:rsid w:val="00720F30"/>
    <w:rsid w:val="007212D0"/>
    <w:rsid w:val="0072195E"/>
    <w:rsid w:val="00721F81"/>
    <w:rsid w:val="00722D4A"/>
    <w:rsid w:val="00723AFD"/>
    <w:rsid w:val="00731F11"/>
    <w:rsid w:val="0074039E"/>
    <w:rsid w:val="00750134"/>
    <w:rsid w:val="00752085"/>
    <w:rsid w:val="007520E4"/>
    <w:rsid w:val="00755711"/>
    <w:rsid w:val="007636A9"/>
    <w:rsid w:val="0076677A"/>
    <w:rsid w:val="007729ED"/>
    <w:rsid w:val="00774250"/>
    <w:rsid w:val="00776A47"/>
    <w:rsid w:val="007803AE"/>
    <w:rsid w:val="00780487"/>
    <w:rsid w:val="0078702B"/>
    <w:rsid w:val="00794C63"/>
    <w:rsid w:val="007C311D"/>
    <w:rsid w:val="007C36F7"/>
    <w:rsid w:val="007D6767"/>
    <w:rsid w:val="007E0A42"/>
    <w:rsid w:val="007E323B"/>
    <w:rsid w:val="007E4B3B"/>
    <w:rsid w:val="007E652C"/>
    <w:rsid w:val="007F14B3"/>
    <w:rsid w:val="007F174E"/>
    <w:rsid w:val="007F6853"/>
    <w:rsid w:val="007F7346"/>
    <w:rsid w:val="00805B96"/>
    <w:rsid w:val="00806EF4"/>
    <w:rsid w:val="008108E4"/>
    <w:rsid w:val="00811E90"/>
    <w:rsid w:val="00814C7E"/>
    <w:rsid w:val="008200F9"/>
    <w:rsid w:val="00824E46"/>
    <w:rsid w:val="00834E27"/>
    <w:rsid w:val="00835C18"/>
    <w:rsid w:val="00842AD0"/>
    <w:rsid w:val="0084306F"/>
    <w:rsid w:val="00855961"/>
    <w:rsid w:val="00856464"/>
    <w:rsid w:val="0086136D"/>
    <w:rsid w:val="0086601B"/>
    <w:rsid w:val="00874A99"/>
    <w:rsid w:val="008800D1"/>
    <w:rsid w:val="00880538"/>
    <w:rsid w:val="0089082F"/>
    <w:rsid w:val="00890A7C"/>
    <w:rsid w:val="00891FF7"/>
    <w:rsid w:val="008946FC"/>
    <w:rsid w:val="008952FD"/>
    <w:rsid w:val="0089644F"/>
    <w:rsid w:val="008B4188"/>
    <w:rsid w:val="008D1E91"/>
    <w:rsid w:val="008E0577"/>
    <w:rsid w:val="008E0916"/>
    <w:rsid w:val="008E3661"/>
    <w:rsid w:val="008E4C4A"/>
    <w:rsid w:val="008E6DD6"/>
    <w:rsid w:val="008F62E1"/>
    <w:rsid w:val="008F631D"/>
    <w:rsid w:val="0090209B"/>
    <w:rsid w:val="00904E7F"/>
    <w:rsid w:val="00905FB9"/>
    <w:rsid w:val="009142D0"/>
    <w:rsid w:val="009149EB"/>
    <w:rsid w:val="009228EB"/>
    <w:rsid w:val="009279E0"/>
    <w:rsid w:val="009360FC"/>
    <w:rsid w:val="00936DF8"/>
    <w:rsid w:val="009430EB"/>
    <w:rsid w:val="009460BE"/>
    <w:rsid w:val="00956069"/>
    <w:rsid w:val="00965744"/>
    <w:rsid w:val="00973788"/>
    <w:rsid w:val="009755EE"/>
    <w:rsid w:val="00980DCA"/>
    <w:rsid w:val="00983BF4"/>
    <w:rsid w:val="00984C99"/>
    <w:rsid w:val="00985668"/>
    <w:rsid w:val="00985BF6"/>
    <w:rsid w:val="00987C99"/>
    <w:rsid w:val="00990656"/>
    <w:rsid w:val="00992523"/>
    <w:rsid w:val="00992F30"/>
    <w:rsid w:val="00994BFB"/>
    <w:rsid w:val="009B5169"/>
    <w:rsid w:val="009B65E8"/>
    <w:rsid w:val="009D19DA"/>
    <w:rsid w:val="009D7907"/>
    <w:rsid w:val="009D7A06"/>
    <w:rsid w:val="009E0AC4"/>
    <w:rsid w:val="009E0E46"/>
    <w:rsid w:val="009E5226"/>
    <w:rsid w:val="009F7A88"/>
    <w:rsid w:val="00A000B0"/>
    <w:rsid w:val="00A01FA3"/>
    <w:rsid w:val="00A1194E"/>
    <w:rsid w:val="00A14C4C"/>
    <w:rsid w:val="00A245F8"/>
    <w:rsid w:val="00A3349F"/>
    <w:rsid w:val="00A334CC"/>
    <w:rsid w:val="00A34472"/>
    <w:rsid w:val="00A41A28"/>
    <w:rsid w:val="00A51AC5"/>
    <w:rsid w:val="00A54BBA"/>
    <w:rsid w:val="00A606BA"/>
    <w:rsid w:val="00A6359E"/>
    <w:rsid w:val="00A648B2"/>
    <w:rsid w:val="00A672AC"/>
    <w:rsid w:val="00A70A69"/>
    <w:rsid w:val="00A72F60"/>
    <w:rsid w:val="00A74C38"/>
    <w:rsid w:val="00A87BF8"/>
    <w:rsid w:val="00A96894"/>
    <w:rsid w:val="00AA458B"/>
    <w:rsid w:val="00AA7071"/>
    <w:rsid w:val="00AB7DCF"/>
    <w:rsid w:val="00AC1B76"/>
    <w:rsid w:val="00AC3DFD"/>
    <w:rsid w:val="00AC4BB6"/>
    <w:rsid w:val="00AC56A2"/>
    <w:rsid w:val="00AC5B57"/>
    <w:rsid w:val="00AD4819"/>
    <w:rsid w:val="00AD6625"/>
    <w:rsid w:val="00AE0640"/>
    <w:rsid w:val="00AF05A1"/>
    <w:rsid w:val="00AF24D0"/>
    <w:rsid w:val="00B01256"/>
    <w:rsid w:val="00B13CE4"/>
    <w:rsid w:val="00B14B34"/>
    <w:rsid w:val="00B23CC0"/>
    <w:rsid w:val="00B247DF"/>
    <w:rsid w:val="00B26759"/>
    <w:rsid w:val="00B300A3"/>
    <w:rsid w:val="00B3343C"/>
    <w:rsid w:val="00B35E67"/>
    <w:rsid w:val="00B40900"/>
    <w:rsid w:val="00B409E1"/>
    <w:rsid w:val="00B43C36"/>
    <w:rsid w:val="00B4678F"/>
    <w:rsid w:val="00B47691"/>
    <w:rsid w:val="00B5001B"/>
    <w:rsid w:val="00B50815"/>
    <w:rsid w:val="00B545F6"/>
    <w:rsid w:val="00B555D6"/>
    <w:rsid w:val="00B579DA"/>
    <w:rsid w:val="00B61AC3"/>
    <w:rsid w:val="00B65F24"/>
    <w:rsid w:val="00B670E4"/>
    <w:rsid w:val="00B70B58"/>
    <w:rsid w:val="00B72ADB"/>
    <w:rsid w:val="00B73959"/>
    <w:rsid w:val="00B73F10"/>
    <w:rsid w:val="00B74127"/>
    <w:rsid w:val="00B7780C"/>
    <w:rsid w:val="00B87CF9"/>
    <w:rsid w:val="00B9790C"/>
    <w:rsid w:val="00BA0C07"/>
    <w:rsid w:val="00BA3226"/>
    <w:rsid w:val="00BB7DC1"/>
    <w:rsid w:val="00BC356A"/>
    <w:rsid w:val="00BD2903"/>
    <w:rsid w:val="00BE0285"/>
    <w:rsid w:val="00BE22B8"/>
    <w:rsid w:val="00BF0651"/>
    <w:rsid w:val="00BF4C68"/>
    <w:rsid w:val="00C006F4"/>
    <w:rsid w:val="00C0194E"/>
    <w:rsid w:val="00C05DFC"/>
    <w:rsid w:val="00C06AF4"/>
    <w:rsid w:val="00C07F5F"/>
    <w:rsid w:val="00C10C2A"/>
    <w:rsid w:val="00C23DAC"/>
    <w:rsid w:val="00C2726C"/>
    <w:rsid w:val="00C30DE9"/>
    <w:rsid w:val="00C42AE9"/>
    <w:rsid w:val="00C4459F"/>
    <w:rsid w:val="00C4484E"/>
    <w:rsid w:val="00C62CE9"/>
    <w:rsid w:val="00C6315E"/>
    <w:rsid w:val="00C63F7F"/>
    <w:rsid w:val="00C8038E"/>
    <w:rsid w:val="00C84834"/>
    <w:rsid w:val="00C903CF"/>
    <w:rsid w:val="00C94874"/>
    <w:rsid w:val="00CB0A13"/>
    <w:rsid w:val="00CB192E"/>
    <w:rsid w:val="00CB1F29"/>
    <w:rsid w:val="00CB283E"/>
    <w:rsid w:val="00CB5F1F"/>
    <w:rsid w:val="00CC0AF2"/>
    <w:rsid w:val="00CD3268"/>
    <w:rsid w:val="00CE1285"/>
    <w:rsid w:val="00CF0E7F"/>
    <w:rsid w:val="00CF1F6A"/>
    <w:rsid w:val="00CF30E8"/>
    <w:rsid w:val="00CF6FA1"/>
    <w:rsid w:val="00D000F7"/>
    <w:rsid w:val="00D15DE5"/>
    <w:rsid w:val="00D25E2A"/>
    <w:rsid w:val="00D27C6D"/>
    <w:rsid w:val="00D32FE0"/>
    <w:rsid w:val="00D34963"/>
    <w:rsid w:val="00D416A2"/>
    <w:rsid w:val="00D44E23"/>
    <w:rsid w:val="00D50447"/>
    <w:rsid w:val="00D52979"/>
    <w:rsid w:val="00D550C9"/>
    <w:rsid w:val="00D55E30"/>
    <w:rsid w:val="00D60B44"/>
    <w:rsid w:val="00D60BA6"/>
    <w:rsid w:val="00D65C3D"/>
    <w:rsid w:val="00D712EA"/>
    <w:rsid w:val="00D713E8"/>
    <w:rsid w:val="00D721FD"/>
    <w:rsid w:val="00D72AE1"/>
    <w:rsid w:val="00D73EF0"/>
    <w:rsid w:val="00D75D44"/>
    <w:rsid w:val="00D86335"/>
    <w:rsid w:val="00D91CB8"/>
    <w:rsid w:val="00D935C8"/>
    <w:rsid w:val="00D95D0B"/>
    <w:rsid w:val="00D96AE0"/>
    <w:rsid w:val="00DA2FF3"/>
    <w:rsid w:val="00DA304A"/>
    <w:rsid w:val="00DA6421"/>
    <w:rsid w:val="00DB06C9"/>
    <w:rsid w:val="00DB075F"/>
    <w:rsid w:val="00DB111C"/>
    <w:rsid w:val="00DB747D"/>
    <w:rsid w:val="00DC7C27"/>
    <w:rsid w:val="00DD1930"/>
    <w:rsid w:val="00DE08CA"/>
    <w:rsid w:val="00DE407E"/>
    <w:rsid w:val="00DE579E"/>
    <w:rsid w:val="00DF5325"/>
    <w:rsid w:val="00DF6999"/>
    <w:rsid w:val="00E03446"/>
    <w:rsid w:val="00E06F75"/>
    <w:rsid w:val="00E07E57"/>
    <w:rsid w:val="00E232AC"/>
    <w:rsid w:val="00E30709"/>
    <w:rsid w:val="00E33731"/>
    <w:rsid w:val="00E404F2"/>
    <w:rsid w:val="00E40995"/>
    <w:rsid w:val="00E40D05"/>
    <w:rsid w:val="00E411B1"/>
    <w:rsid w:val="00E4438D"/>
    <w:rsid w:val="00E45F01"/>
    <w:rsid w:val="00E54AC8"/>
    <w:rsid w:val="00E55230"/>
    <w:rsid w:val="00E57167"/>
    <w:rsid w:val="00E57B56"/>
    <w:rsid w:val="00E6015A"/>
    <w:rsid w:val="00E60BDE"/>
    <w:rsid w:val="00E6306C"/>
    <w:rsid w:val="00E6410A"/>
    <w:rsid w:val="00E66D0E"/>
    <w:rsid w:val="00E77205"/>
    <w:rsid w:val="00E83543"/>
    <w:rsid w:val="00E8453C"/>
    <w:rsid w:val="00E92B27"/>
    <w:rsid w:val="00E96612"/>
    <w:rsid w:val="00EA1C22"/>
    <w:rsid w:val="00EA7DA6"/>
    <w:rsid w:val="00EB2B74"/>
    <w:rsid w:val="00EB33F2"/>
    <w:rsid w:val="00EB365D"/>
    <w:rsid w:val="00EB653D"/>
    <w:rsid w:val="00EB6AC2"/>
    <w:rsid w:val="00EB7B8F"/>
    <w:rsid w:val="00EC1BF4"/>
    <w:rsid w:val="00EC1DE3"/>
    <w:rsid w:val="00ED122F"/>
    <w:rsid w:val="00ED4A87"/>
    <w:rsid w:val="00ED6F97"/>
    <w:rsid w:val="00ED76DF"/>
    <w:rsid w:val="00EE1BCF"/>
    <w:rsid w:val="00EE58D6"/>
    <w:rsid w:val="00EE5CF7"/>
    <w:rsid w:val="00EE6470"/>
    <w:rsid w:val="00EF1AB7"/>
    <w:rsid w:val="00EF3AE9"/>
    <w:rsid w:val="00EF4846"/>
    <w:rsid w:val="00F02064"/>
    <w:rsid w:val="00F04C07"/>
    <w:rsid w:val="00F05DE2"/>
    <w:rsid w:val="00F103BC"/>
    <w:rsid w:val="00F10F59"/>
    <w:rsid w:val="00F122C7"/>
    <w:rsid w:val="00F13DAF"/>
    <w:rsid w:val="00F2193A"/>
    <w:rsid w:val="00F36749"/>
    <w:rsid w:val="00F41911"/>
    <w:rsid w:val="00F41B3F"/>
    <w:rsid w:val="00F45ACB"/>
    <w:rsid w:val="00F50531"/>
    <w:rsid w:val="00F52741"/>
    <w:rsid w:val="00F5284A"/>
    <w:rsid w:val="00F54D56"/>
    <w:rsid w:val="00F6318D"/>
    <w:rsid w:val="00F665B2"/>
    <w:rsid w:val="00F7022E"/>
    <w:rsid w:val="00F75EF8"/>
    <w:rsid w:val="00F84F8B"/>
    <w:rsid w:val="00F90571"/>
    <w:rsid w:val="00F96AD4"/>
    <w:rsid w:val="00F96CE0"/>
    <w:rsid w:val="00FA507A"/>
    <w:rsid w:val="00FB2266"/>
    <w:rsid w:val="00FB4D76"/>
    <w:rsid w:val="00FC2F98"/>
    <w:rsid w:val="00FC3A71"/>
    <w:rsid w:val="00FD5891"/>
    <w:rsid w:val="00FD75AE"/>
    <w:rsid w:val="00FE489A"/>
    <w:rsid w:val="00FF314F"/>
    <w:rsid w:val="00FF5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61"/>
    <o:shapelayout v:ext="edit">
      <o:idmap v:ext="edit" data="1"/>
    </o:shapelayout>
  </w:shapeDefaults>
  <w:decimalSymbol w:val=","/>
  <w:listSeparator w:val=";"/>
  <w14:docId w14:val="6CB528C1"/>
  <w15:docId w15:val="{DA190AD0-4F14-442E-AB3A-48DC96308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/>
    <w:lsdException w:name="heading 1" w:locked="1" w:uiPriority="0"/>
    <w:lsdException w:name="heading 2" w:locked="1" w:semiHidden="1" w:uiPriority="0" w:unhideWhenUsed="1"/>
    <w:lsdException w:name="heading 3" w:locked="1" w:semiHidden="1" w:uiPriority="0" w:unhideWhenUsed="1"/>
    <w:lsdException w:name="heading 4" w:locked="1" w:semiHidden="1" w:uiPriority="0" w:unhideWhenUsed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0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CD3268"/>
    <w:pPr>
      <w:spacing w:after="200" w:line="276" w:lineRule="auto"/>
    </w:pPr>
    <w:rPr>
      <w:sz w:val="22"/>
      <w:szCs w:val="22"/>
      <w:lang w:eastAsia="en-US"/>
    </w:rPr>
  </w:style>
  <w:style w:type="paragraph" w:styleId="12">
    <w:name w:val="heading 1"/>
    <w:aliases w:val="заголовок,номер приложения,§1,Заголовок 1 Знак Знак Знак Знак Знак,Заголовок 1 Знак Знак Знак Знак Знак Знак Знак Знак Знак,Заголовок 1 Знак Знак Знак Знак Знак Знак Знак Знак Знак Знак,Заголовок 11,новая страница,.,Heading 1 Char Char"/>
    <w:basedOn w:val="a0"/>
    <w:next w:val="a0"/>
    <w:link w:val="13"/>
    <w:locked/>
    <w:rsid w:val="00EA7DA6"/>
    <w:pPr>
      <w:keepNext/>
      <w:keepLines/>
      <w:spacing w:before="240" w:after="0"/>
      <w:outlineLvl w:val="0"/>
    </w:pPr>
    <w:rPr>
      <w:rFonts w:ascii="Cambria" w:eastAsia="Times New Roman" w:hAnsi="Cambria"/>
      <w:color w:val="365F91"/>
      <w:sz w:val="32"/>
      <w:szCs w:val="32"/>
    </w:rPr>
  </w:style>
  <w:style w:type="paragraph" w:styleId="20">
    <w:name w:val="heading 2"/>
    <w:aliases w:val="- 1.1,Title3,Заголовок 2 Знак Знак Знак,Заголовок 2 Знак Знак Знак Знак Знак Знак,Заголовок 2 Знак Знак Знак Знак Знак Знак Знак Знак Знак,Заголовок 2 Знак Знак Знак Знак Знак Знак Знак Знак,Заголовок 2 Знак Знак Знак Знак Знак Знак Знак,H2"/>
    <w:basedOn w:val="a0"/>
    <w:next w:val="a0"/>
    <w:link w:val="21"/>
    <w:unhideWhenUsed/>
    <w:locked/>
    <w:rsid w:val="00EA7DA6"/>
    <w:pPr>
      <w:keepNext/>
      <w:keepLines/>
      <w:spacing w:before="40" w:after="0"/>
      <w:outlineLvl w:val="1"/>
    </w:pPr>
    <w:rPr>
      <w:rFonts w:ascii="Cambria" w:eastAsia="Times New Roman" w:hAnsi="Cambria"/>
      <w:color w:val="365F91"/>
      <w:sz w:val="26"/>
      <w:szCs w:val="26"/>
    </w:rPr>
  </w:style>
  <w:style w:type="paragraph" w:styleId="30">
    <w:name w:val="heading 3"/>
    <w:aliases w:val="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,Заголовок 3-го уровня,- 1.1.1,RSKH3,Ведомость (название),EIA H3,.1.1,Подпункт,H3"/>
    <w:basedOn w:val="a0"/>
    <w:next w:val="a0"/>
    <w:link w:val="31"/>
    <w:locked/>
    <w:rsid w:val="00F13DAF"/>
    <w:pPr>
      <w:keepNext/>
      <w:tabs>
        <w:tab w:val="num" w:pos="1021"/>
      </w:tabs>
      <w:suppressAutoHyphens/>
      <w:spacing w:before="240" w:after="60" w:line="312" w:lineRule="auto"/>
      <w:ind w:left="1021" w:hanging="1021"/>
      <w:jc w:val="both"/>
      <w:outlineLvl w:val="2"/>
    </w:pPr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4">
    <w:name w:val="heading 4"/>
    <w:basedOn w:val="a0"/>
    <w:next w:val="a0"/>
    <w:link w:val="40"/>
    <w:locked/>
    <w:rsid w:val="00F13DAF"/>
    <w:pPr>
      <w:keepNext/>
      <w:tabs>
        <w:tab w:val="num" w:pos="1021"/>
      </w:tabs>
      <w:suppressAutoHyphens/>
      <w:spacing w:before="240" w:after="60" w:line="312" w:lineRule="auto"/>
      <w:ind w:left="1021" w:hanging="1021"/>
      <w:jc w:val="both"/>
      <w:outlineLvl w:val="3"/>
    </w:pPr>
    <w:rPr>
      <w:rFonts w:ascii="Arial" w:eastAsia="Times New Roman" w:hAnsi="Arial"/>
      <w:b/>
      <w:bCs/>
      <w:sz w:val="24"/>
      <w:szCs w:val="24"/>
      <w:lang w:eastAsia="ar-SA"/>
    </w:rPr>
  </w:style>
  <w:style w:type="paragraph" w:styleId="5">
    <w:name w:val="heading 5"/>
    <w:basedOn w:val="a0"/>
    <w:next w:val="a0"/>
    <w:link w:val="50"/>
    <w:uiPriority w:val="99"/>
    <w:locked/>
    <w:rsid w:val="00F13DAF"/>
    <w:pPr>
      <w:keepNext/>
      <w:numPr>
        <w:ilvl w:val="4"/>
        <w:numId w:val="12"/>
      </w:numPr>
      <w:tabs>
        <w:tab w:val="left" w:pos="1276"/>
        <w:tab w:val="num" w:pos="1814"/>
        <w:tab w:val="num" w:pos="4905"/>
      </w:tabs>
      <w:spacing w:before="240" w:after="120"/>
      <w:ind w:left="1814" w:hanging="1134"/>
      <w:jc w:val="both"/>
      <w:outlineLvl w:val="4"/>
    </w:pPr>
    <w:rPr>
      <w:rFonts w:ascii="Times New Roman" w:eastAsia="Times New Roman" w:hAnsi="Times New Roman"/>
      <w:b/>
      <w:bCs/>
      <w:vanish/>
      <w:kern w:val="32"/>
      <w:sz w:val="32"/>
      <w:szCs w:val="32"/>
      <w:lang w:eastAsia="ru-RU"/>
    </w:rPr>
  </w:style>
  <w:style w:type="paragraph" w:styleId="6">
    <w:name w:val="heading 6"/>
    <w:basedOn w:val="a0"/>
    <w:next w:val="a0"/>
    <w:link w:val="60"/>
    <w:uiPriority w:val="99"/>
    <w:locked/>
    <w:rsid w:val="00F13DAF"/>
    <w:pPr>
      <w:keepNext/>
      <w:tabs>
        <w:tab w:val="left" w:pos="360"/>
      </w:tabs>
      <w:spacing w:before="120" w:after="120" w:line="360" w:lineRule="auto"/>
      <w:ind w:left="360" w:hanging="360"/>
      <w:jc w:val="both"/>
      <w:outlineLvl w:val="5"/>
    </w:pPr>
    <w:rPr>
      <w:rFonts w:eastAsia="Times New Roman"/>
      <w:b/>
      <w:szCs w:val="20"/>
      <w:lang w:eastAsia="ru-RU"/>
    </w:rPr>
  </w:style>
  <w:style w:type="paragraph" w:styleId="7">
    <w:name w:val="heading 7"/>
    <w:basedOn w:val="a0"/>
    <w:next w:val="a0"/>
    <w:link w:val="70"/>
    <w:uiPriority w:val="99"/>
    <w:locked/>
    <w:rsid w:val="00F13DAF"/>
    <w:pPr>
      <w:keepNext/>
      <w:tabs>
        <w:tab w:val="left" w:pos="360"/>
      </w:tabs>
      <w:spacing w:before="120" w:after="120" w:line="360" w:lineRule="auto"/>
      <w:ind w:left="360" w:hanging="360"/>
      <w:jc w:val="both"/>
      <w:outlineLvl w:val="6"/>
    </w:pPr>
    <w:rPr>
      <w:rFonts w:eastAsia="Times New Roman"/>
      <w:sz w:val="24"/>
      <w:szCs w:val="20"/>
      <w:lang w:eastAsia="ru-RU"/>
    </w:rPr>
  </w:style>
  <w:style w:type="paragraph" w:styleId="8">
    <w:name w:val="heading 8"/>
    <w:basedOn w:val="a0"/>
    <w:next w:val="a0"/>
    <w:link w:val="80"/>
    <w:uiPriority w:val="99"/>
    <w:locked/>
    <w:rsid w:val="00F13DAF"/>
    <w:pPr>
      <w:keepNext/>
      <w:spacing w:before="120" w:after="120" w:line="360" w:lineRule="auto"/>
      <w:ind w:firstLine="284"/>
      <w:jc w:val="both"/>
      <w:outlineLvl w:val="7"/>
    </w:pPr>
    <w:rPr>
      <w:rFonts w:eastAsia="Times New Roman"/>
      <w:i/>
      <w:sz w:val="24"/>
      <w:szCs w:val="20"/>
      <w:lang w:eastAsia="ru-RU"/>
    </w:rPr>
  </w:style>
  <w:style w:type="paragraph" w:styleId="9">
    <w:name w:val="heading 9"/>
    <w:basedOn w:val="a0"/>
    <w:next w:val="a0"/>
    <w:link w:val="90"/>
    <w:uiPriority w:val="99"/>
    <w:locked/>
    <w:rsid w:val="00F13DAF"/>
    <w:pPr>
      <w:keepNext/>
      <w:tabs>
        <w:tab w:val="left" w:pos="720"/>
      </w:tabs>
      <w:spacing w:before="120" w:after="120" w:line="360" w:lineRule="auto"/>
      <w:ind w:left="720" w:hanging="436"/>
      <w:jc w:val="both"/>
      <w:outlineLvl w:val="8"/>
    </w:pPr>
    <w:rPr>
      <w:rFonts w:ascii="Cambria" w:eastAsia="Times New Roman" w:hAnsi="Cambria"/>
      <w:szCs w:val="20"/>
      <w:lang w:eastAsia="ru-RU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3">
    <w:name w:val="Заголовок 1 Знак"/>
    <w:aliases w:val="заголовок Знак,номер приложения Знак,§1 Знак,Заголовок 1 Знак Знак Знак Знак Знак Знак,Заголовок 1 Знак Знак Знак Знак Знак Знак Знак Знак Знак Знак1,Заголовок 1 Знак Знак Знак Знак Знак Знак Знак Знак Знак Знак Знак,Заголовок 11 Знак"/>
    <w:link w:val="12"/>
    <w:rsid w:val="00EA7DA6"/>
    <w:rPr>
      <w:rFonts w:ascii="Cambria" w:eastAsia="Times New Roman" w:hAnsi="Cambria" w:cs="Times New Roman"/>
      <w:color w:val="365F91"/>
      <w:sz w:val="32"/>
      <w:szCs w:val="32"/>
      <w:lang w:eastAsia="en-US"/>
    </w:rPr>
  </w:style>
  <w:style w:type="character" w:customStyle="1" w:styleId="21">
    <w:name w:val="Заголовок 2 Знак"/>
    <w:aliases w:val="- 1.1 Знак,Title3 Знак,Заголовок 2 Знак Знак Знак Знак,Заголовок 2 Знак Знак Знак Знак Знак Знак Знак1,Заголовок 2 Знак Знак Знак Знак Знак Знак Знак Знак Знак Знак,Заголовок 2 Знак Знак Знак Знак Знак Знак Знак Знак Знак1,H2 Знак"/>
    <w:link w:val="20"/>
    <w:uiPriority w:val="9"/>
    <w:rsid w:val="00EA7DA6"/>
    <w:rPr>
      <w:rFonts w:ascii="Cambria" w:eastAsia="Times New Roman" w:hAnsi="Cambria" w:cs="Times New Roman"/>
      <w:color w:val="365F91"/>
      <w:sz w:val="26"/>
      <w:szCs w:val="26"/>
      <w:lang w:eastAsia="en-US"/>
    </w:rPr>
  </w:style>
  <w:style w:type="character" w:customStyle="1" w:styleId="31">
    <w:name w:val="Заголовок 3 Знак"/>
    <w:aliases w:val="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,Заголовок 3-го уровня Знак,- 1.1.1 Знак,RSKH3 Знак,EIA H3 Знак,.1.1 Знак"/>
    <w:link w:val="30"/>
    <w:rsid w:val="00F13DAF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40">
    <w:name w:val="Заголовок 4 Знак"/>
    <w:link w:val="4"/>
    <w:rsid w:val="00F13DAF"/>
    <w:rPr>
      <w:rFonts w:ascii="Arial" w:eastAsia="Times New Roman" w:hAnsi="Arial"/>
      <w:b/>
      <w:bCs/>
      <w:sz w:val="24"/>
      <w:szCs w:val="24"/>
      <w:lang w:eastAsia="ar-SA"/>
    </w:rPr>
  </w:style>
  <w:style w:type="character" w:customStyle="1" w:styleId="50">
    <w:name w:val="Заголовок 5 Знак"/>
    <w:link w:val="5"/>
    <w:uiPriority w:val="99"/>
    <w:rsid w:val="00F13DAF"/>
    <w:rPr>
      <w:rFonts w:ascii="Times New Roman" w:eastAsia="Times New Roman" w:hAnsi="Times New Roman"/>
      <w:b/>
      <w:bCs/>
      <w:vanish/>
      <w:kern w:val="32"/>
      <w:sz w:val="32"/>
      <w:szCs w:val="32"/>
    </w:rPr>
  </w:style>
  <w:style w:type="character" w:customStyle="1" w:styleId="60">
    <w:name w:val="Заголовок 6 Знак"/>
    <w:link w:val="6"/>
    <w:uiPriority w:val="99"/>
    <w:rsid w:val="00F13DAF"/>
    <w:rPr>
      <w:rFonts w:eastAsia="Times New Roman"/>
      <w:b/>
      <w:sz w:val="22"/>
    </w:rPr>
  </w:style>
  <w:style w:type="character" w:customStyle="1" w:styleId="70">
    <w:name w:val="Заголовок 7 Знак"/>
    <w:link w:val="7"/>
    <w:uiPriority w:val="99"/>
    <w:rsid w:val="00F13DAF"/>
    <w:rPr>
      <w:rFonts w:eastAsia="Times New Roman"/>
      <w:sz w:val="24"/>
    </w:rPr>
  </w:style>
  <w:style w:type="character" w:customStyle="1" w:styleId="80">
    <w:name w:val="Заголовок 8 Знак"/>
    <w:link w:val="8"/>
    <w:uiPriority w:val="99"/>
    <w:rsid w:val="00F13DAF"/>
    <w:rPr>
      <w:rFonts w:eastAsia="Times New Roman"/>
      <w:i/>
      <w:sz w:val="24"/>
    </w:rPr>
  </w:style>
  <w:style w:type="character" w:customStyle="1" w:styleId="90">
    <w:name w:val="Заголовок 9 Знак"/>
    <w:link w:val="9"/>
    <w:uiPriority w:val="99"/>
    <w:rsid w:val="00F13DAF"/>
    <w:rPr>
      <w:rFonts w:ascii="Cambria" w:eastAsia="Times New Roman" w:hAnsi="Cambria"/>
      <w:sz w:val="22"/>
    </w:rPr>
  </w:style>
  <w:style w:type="paragraph" w:styleId="a4">
    <w:name w:val="header"/>
    <w:basedOn w:val="a0"/>
    <w:link w:val="a5"/>
    <w:rsid w:val="00CB5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link w:val="a4"/>
    <w:uiPriority w:val="99"/>
    <w:locked/>
    <w:rsid w:val="00CB5F1F"/>
    <w:rPr>
      <w:rFonts w:cs="Times New Roman"/>
    </w:rPr>
  </w:style>
  <w:style w:type="paragraph" w:styleId="a6">
    <w:name w:val="footer"/>
    <w:aliases w:val="Footer маленький"/>
    <w:basedOn w:val="a0"/>
    <w:link w:val="a7"/>
    <w:uiPriority w:val="99"/>
    <w:rsid w:val="00CB5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aliases w:val="Footer маленький Знак"/>
    <w:link w:val="a6"/>
    <w:uiPriority w:val="99"/>
    <w:locked/>
    <w:rsid w:val="00CB5F1F"/>
    <w:rPr>
      <w:rFonts w:cs="Times New Roman"/>
    </w:rPr>
  </w:style>
  <w:style w:type="paragraph" w:styleId="a8">
    <w:name w:val="Balloon Text"/>
    <w:basedOn w:val="a0"/>
    <w:link w:val="a9"/>
    <w:rsid w:val="00591E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locked/>
    <w:rsid w:val="00591EDF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99"/>
    <w:rsid w:val="00C631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3">
    <w:name w:val="УГТП-Подписи"/>
    <w:basedOn w:val="a4"/>
    <w:rsid w:val="00E57B56"/>
    <w:pPr>
      <w:framePr w:hSpace="181" w:wrap="around" w:vAnchor="page" w:hAnchor="page" w:x="1248" w:y="14278"/>
    </w:pPr>
    <w:rPr>
      <w:rFonts w:ascii="Times New Roman" w:eastAsia="Times New Roman" w:hAnsi="Times New Roman" w:cs="Arial"/>
      <w:sz w:val="16"/>
      <w:szCs w:val="16"/>
      <w:lang w:eastAsia="ru-RU"/>
    </w:rPr>
  </w:style>
  <w:style w:type="character" w:styleId="ab">
    <w:name w:val="annotation reference"/>
    <w:uiPriority w:val="99"/>
    <w:unhideWhenUsed/>
    <w:rsid w:val="00C30DE9"/>
    <w:rPr>
      <w:sz w:val="16"/>
      <w:szCs w:val="16"/>
    </w:rPr>
  </w:style>
  <w:style w:type="paragraph" w:styleId="ac">
    <w:name w:val="annotation text"/>
    <w:basedOn w:val="a0"/>
    <w:link w:val="ad"/>
    <w:uiPriority w:val="99"/>
    <w:unhideWhenUsed/>
    <w:rsid w:val="00C30DE9"/>
    <w:rPr>
      <w:sz w:val="20"/>
      <w:szCs w:val="20"/>
    </w:rPr>
  </w:style>
  <w:style w:type="character" w:customStyle="1" w:styleId="ad">
    <w:name w:val="Текст примечания Знак"/>
    <w:link w:val="ac"/>
    <w:uiPriority w:val="99"/>
    <w:rsid w:val="00C30DE9"/>
    <w:rPr>
      <w:lang w:eastAsia="en-US"/>
    </w:rPr>
  </w:style>
  <w:style w:type="paragraph" w:styleId="ae">
    <w:name w:val="annotation subject"/>
    <w:basedOn w:val="ac"/>
    <w:next w:val="ac"/>
    <w:link w:val="af"/>
    <w:uiPriority w:val="99"/>
    <w:unhideWhenUsed/>
    <w:rsid w:val="00C30DE9"/>
    <w:rPr>
      <w:b/>
      <w:bCs/>
    </w:rPr>
  </w:style>
  <w:style w:type="character" w:customStyle="1" w:styleId="af">
    <w:name w:val="Тема примечания Знак"/>
    <w:link w:val="ae"/>
    <w:uiPriority w:val="99"/>
    <w:rsid w:val="00C30DE9"/>
    <w:rPr>
      <w:b/>
      <w:bCs/>
      <w:lang w:eastAsia="en-US"/>
    </w:rPr>
  </w:style>
  <w:style w:type="paragraph" w:customStyle="1" w:styleId="tnr18">
    <w:name w:val="Титул_tnr18"/>
    <w:basedOn w:val="a0"/>
    <w:link w:val="tnr180"/>
    <w:locked/>
    <w:rsid w:val="000A56AF"/>
    <w:pPr>
      <w:spacing w:after="0" w:line="240" w:lineRule="auto"/>
      <w:ind w:left="113" w:right="113"/>
      <w:jc w:val="center"/>
    </w:pPr>
    <w:rPr>
      <w:rFonts w:ascii="Times New Roman" w:hAnsi="Times New Roman"/>
      <w:b/>
      <w:caps/>
      <w:sz w:val="36"/>
      <w:szCs w:val="36"/>
    </w:rPr>
  </w:style>
  <w:style w:type="character" w:customStyle="1" w:styleId="tnr180">
    <w:name w:val="Титул_tnr18 Знак"/>
    <w:link w:val="tnr18"/>
    <w:rsid w:val="000A56AF"/>
    <w:rPr>
      <w:rFonts w:ascii="Times New Roman" w:hAnsi="Times New Roman"/>
      <w:b/>
      <w:caps/>
      <w:sz w:val="36"/>
      <w:szCs w:val="36"/>
      <w:lang w:eastAsia="en-US"/>
    </w:rPr>
  </w:style>
  <w:style w:type="paragraph" w:customStyle="1" w:styleId="14">
    <w:name w:val="Титул_14курсив"/>
    <w:basedOn w:val="a0"/>
    <w:link w:val="140"/>
    <w:locked/>
    <w:rsid w:val="000A56AF"/>
    <w:pPr>
      <w:ind w:left="113" w:right="113"/>
      <w:jc w:val="center"/>
    </w:pPr>
    <w:rPr>
      <w:rFonts w:ascii="Times New Roman" w:eastAsia="Times New Roman" w:hAnsi="Times New Roman"/>
      <w:i/>
      <w:sz w:val="28"/>
      <w:szCs w:val="28"/>
      <w:lang w:eastAsia="ar-SA"/>
    </w:rPr>
  </w:style>
  <w:style w:type="character" w:customStyle="1" w:styleId="140">
    <w:name w:val="Титул_14курсив Знак"/>
    <w:link w:val="14"/>
    <w:rsid w:val="000A56AF"/>
    <w:rPr>
      <w:rFonts w:ascii="Times New Roman" w:eastAsia="Times New Roman" w:hAnsi="Times New Roman"/>
      <w:i/>
      <w:sz w:val="28"/>
      <w:szCs w:val="28"/>
      <w:lang w:eastAsia="ar-SA"/>
    </w:rPr>
  </w:style>
  <w:style w:type="paragraph" w:customStyle="1" w:styleId="141">
    <w:name w:val="Титул 14ж"/>
    <w:basedOn w:val="a0"/>
    <w:link w:val="142"/>
    <w:locked/>
    <w:rsid w:val="000A56AF"/>
    <w:pPr>
      <w:ind w:left="113" w:right="113"/>
      <w:jc w:val="center"/>
    </w:pPr>
    <w:rPr>
      <w:rFonts w:ascii="Times New Roman" w:eastAsia="Times New Roman" w:hAnsi="Times New Roman"/>
      <w:b/>
      <w:sz w:val="28"/>
      <w:szCs w:val="28"/>
      <w:lang w:eastAsia="ar-SA"/>
    </w:rPr>
  </w:style>
  <w:style w:type="character" w:customStyle="1" w:styleId="142">
    <w:name w:val="Титул 14ж Знак"/>
    <w:link w:val="141"/>
    <w:rsid w:val="000A56AF"/>
    <w:rPr>
      <w:rFonts w:ascii="Times New Roman" w:eastAsia="Times New Roman" w:hAnsi="Times New Roman"/>
      <w:b/>
      <w:sz w:val="28"/>
      <w:szCs w:val="28"/>
      <w:lang w:eastAsia="ar-SA"/>
    </w:rPr>
  </w:style>
  <w:style w:type="paragraph" w:customStyle="1" w:styleId="120">
    <w:name w:val="Титул 12ж"/>
    <w:basedOn w:val="a0"/>
    <w:link w:val="121"/>
    <w:locked/>
    <w:rsid w:val="000A56AF"/>
    <w:pPr>
      <w:suppressAutoHyphens/>
      <w:spacing w:before="60" w:after="60" w:line="312" w:lineRule="auto"/>
      <w:jc w:val="both"/>
    </w:pPr>
    <w:rPr>
      <w:rFonts w:ascii="Times New Roman" w:eastAsia="Times New Roman" w:hAnsi="Times New Roman"/>
      <w:b/>
      <w:sz w:val="24"/>
      <w:szCs w:val="24"/>
      <w:lang w:eastAsia="ar-SA"/>
    </w:rPr>
  </w:style>
  <w:style w:type="character" w:customStyle="1" w:styleId="121">
    <w:name w:val="Титул 12ж Знак"/>
    <w:link w:val="120"/>
    <w:rsid w:val="000A56AF"/>
    <w:rPr>
      <w:rFonts w:ascii="Times New Roman" w:eastAsia="Times New Roman" w:hAnsi="Times New Roman"/>
      <w:b/>
      <w:sz w:val="24"/>
      <w:szCs w:val="24"/>
      <w:lang w:eastAsia="ar-SA"/>
    </w:rPr>
  </w:style>
  <w:style w:type="paragraph" w:customStyle="1" w:styleId="122">
    <w:name w:val="Титул 12"/>
    <w:basedOn w:val="120"/>
    <w:link w:val="123"/>
    <w:locked/>
    <w:rsid w:val="00A87BF8"/>
    <w:pPr>
      <w:jc w:val="center"/>
    </w:pPr>
    <w:rPr>
      <w:b w:val="0"/>
    </w:rPr>
  </w:style>
  <w:style w:type="character" w:customStyle="1" w:styleId="123">
    <w:name w:val="Титул 12 Знак"/>
    <w:link w:val="122"/>
    <w:rsid w:val="00A87BF8"/>
    <w:rPr>
      <w:rFonts w:ascii="Times New Roman" w:eastAsia="Times New Roman" w:hAnsi="Times New Roman"/>
      <w:b w:val="0"/>
      <w:sz w:val="24"/>
      <w:szCs w:val="24"/>
      <w:lang w:eastAsia="ar-SA"/>
    </w:rPr>
  </w:style>
  <w:style w:type="paragraph" w:customStyle="1" w:styleId="11-">
    <w:name w:val="Штамп 11 - центр"/>
    <w:basedOn w:val="a6"/>
    <w:link w:val="11-0"/>
    <w:rsid w:val="00E57B56"/>
    <w:pPr>
      <w:jc w:val="center"/>
    </w:pPr>
    <w:rPr>
      <w:rFonts w:ascii="Times New Roman" w:eastAsia="Times New Roman" w:hAnsi="Times New Roman" w:cs="Arial"/>
      <w:bCs/>
      <w:color w:val="000000"/>
      <w:lang w:eastAsia="ar-SA"/>
    </w:rPr>
  </w:style>
  <w:style w:type="character" w:customStyle="1" w:styleId="11-0">
    <w:name w:val="Штамп 11 - центр Знак"/>
    <w:link w:val="11-"/>
    <w:rsid w:val="00E57B56"/>
    <w:rPr>
      <w:rFonts w:ascii="Times New Roman" w:eastAsia="Times New Roman" w:hAnsi="Times New Roman" w:cs="Arial"/>
      <w:bCs/>
      <w:color w:val="000000"/>
      <w:sz w:val="22"/>
      <w:szCs w:val="22"/>
      <w:lang w:eastAsia="ar-SA"/>
    </w:rPr>
  </w:style>
  <w:style w:type="paragraph" w:customStyle="1" w:styleId="22">
    <w:name w:val="Штамп2"/>
    <w:basedOn w:val="a0"/>
    <w:link w:val="23"/>
    <w:rsid w:val="00E40995"/>
    <w:pPr>
      <w:suppressAutoHyphens/>
      <w:spacing w:before="60" w:after="0" w:line="312" w:lineRule="auto"/>
      <w:ind w:firstLine="1021"/>
      <w:jc w:val="both"/>
    </w:pPr>
    <w:rPr>
      <w:rFonts w:ascii="Arial" w:eastAsia="Times New Roman" w:hAnsi="Arial"/>
      <w:noProof/>
      <w:sz w:val="6"/>
      <w:szCs w:val="6"/>
      <w:lang w:eastAsia="ru-RU"/>
    </w:rPr>
  </w:style>
  <w:style w:type="character" w:customStyle="1" w:styleId="23">
    <w:name w:val="Штамп2 Знак"/>
    <w:link w:val="22"/>
    <w:rsid w:val="00E40995"/>
    <w:rPr>
      <w:rFonts w:ascii="Arial" w:eastAsia="Times New Roman" w:hAnsi="Arial"/>
      <w:noProof/>
      <w:sz w:val="6"/>
      <w:szCs w:val="6"/>
    </w:rPr>
  </w:style>
  <w:style w:type="paragraph" w:customStyle="1" w:styleId="8-">
    <w:name w:val="Штамп 8ж-центр"/>
    <w:basedOn w:val="a6"/>
    <w:link w:val="8-0"/>
    <w:rsid w:val="00E57B56"/>
    <w:pPr>
      <w:jc w:val="center"/>
    </w:pPr>
    <w:rPr>
      <w:rFonts w:ascii="Times New Roman" w:eastAsia="Times New Roman" w:hAnsi="Times New Roman" w:cs="Arial"/>
      <w:b/>
      <w:sz w:val="16"/>
      <w:szCs w:val="16"/>
      <w:lang w:eastAsia="ar-SA"/>
    </w:rPr>
  </w:style>
  <w:style w:type="character" w:customStyle="1" w:styleId="8-0">
    <w:name w:val="Штамп 8ж-центр Знак"/>
    <w:link w:val="8-"/>
    <w:rsid w:val="00E57B56"/>
    <w:rPr>
      <w:rFonts w:ascii="Times New Roman" w:eastAsia="Times New Roman" w:hAnsi="Times New Roman" w:cs="Arial"/>
      <w:b/>
      <w:sz w:val="16"/>
      <w:szCs w:val="16"/>
      <w:lang w:eastAsia="ar-SA"/>
    </w:rPr>
  </w:style>
  <w:style w:type="paragraph" w:customStyle="1" w:styleId="10-">
    <w:name w:val="Штамп 10-центр"/>
    <w:basedOn w:val="a6"/>
    <w:link w:val="10-0"/>
    <w:rsid w:val="00E57B56"/>
    <w:pPr>
      <w:jc w:val="center"/>
    </w:pPr>
    <w:rPr>
      <w:rFonts w:ascii="Times New Roman" w:eastAsia="Times New Roman" w:hAnsi="Times New Roman" w:cs="Arial"/>
      <w:sz w:val="20"/>
      <w:szCs w:val="20"/>
      <w:lang w:eastAsia="ar-SA"/>
    </w:rPr>
  </w:style>
  <w:style w:type="character" w:customStyle="1" w:styleId="10-0">
    <w:name w:val="Штамп 10-центр Знак"/>
    <w:link w:val="10-"/>
    <w:rsid w:val="00E57B56"/>
    <w:rPr>
      <w:rFonts w:ascii="Times New Roman" w:eastAsia="Times New Roman" w:hAnsi="Times New Roman" w:cs="Arial"/>
      <w:lang w:eastAsia="ar-SA"/>
    </w:rPr>
  </w:style>
  <w:style w:type="character" w:customStyle="1" w:styleId="75-">
    <w:name w:val="Штамп 7.5ж-центр Знак"/>
    <w:link w:val="75-0"/>
    <w:locked/>
    <w:rsid w:val="00E57B56"/>
    <w:rPr>
      <w:rFonts w:ascii="Times New Roman" w:hAnsi="Times New Roman" w:cs="Arial"/>
      <w:b/>
      <w:sz w:val="15"/>
      <w:szCs w:val="15"/>
      <w:lang w:eastAsia="ar-SA"/>
    </w:rPr>
  </w:style>
  <w:style w:type="paragraph" w:customStyle="1" w:styleId="75-0">
    <w:name w:val="Штамп 7.5ж-центр"/>
    <w:basedOn w:val="a6"/>
    <w:link w:val="75-"/>
    <w:rsid w:val="00E57B56"/>
    <w:pPr>
      <w:jc w:val="center"/>
    </w:pPr>
    <w:rPr>
      <w:rFonts w:ascii="Times New Roman" w:hAnsi="Times New Roman" w:cs="Arial"/>
      <w:b/>
      <w:sz w:val="15"/>
      <w:szCs w:val="15"/>
      <w:lang w:eastAsia="ar-SA"/>
    </w:rPr>
  </w:style>
  <w:style w:type="character" w:customStyle="1" w:styleId="8-1">
    <w:name w:val="Штамп 8 - лево Знак"/>
    <w:link w:val="8-2"/>
    <w:locked/>
    <w:rsid w:val="00E57B56"/>
    <w:rPr>
      <w:rFonts w:ascii="Times New Roman" w:hAnsi="Times New Roman" w:cs="Arial"/>
      <w:sz w:val="16"/>
      <w:szCs w:val="16"/>
      <w:lang w:eastAsia="ar-SA"/>
    </w:rPr>
  </w:style>
  <w:style w:type="paragraph" w:customStyle="1" w:styleId="8-2">
    <w:name w:val="Штамп 8 - лево"/>
    <w:basedOn w:val="a6"/>
    <w:link w:val="8-1"/>
    <w:rsid w:val="00E57B56"/>
    <w:pPr>
      <w:ind w:left="-57"/>
    </w:pPr>
    <w:rPr>
      <w:rFonts w:ascii="Times New Roman" w:hAnsi="Times New Roman" w:cs="Arial"/>
      <w:sz w:val="16"/>
      <w:szCs w:val="16"/>
      <w:lang w:eastAsia="ar-SA"/>
    </w:rPr>
  </w:style>
  <w:style w:type="character" w:customStyle="1" w:styleId="8-3">
    <w:name w:val="Штамп 8 - центр Знак"/>
    <w:link w:val="8-4"/>
    <w:locked/>
    <w:rsid w:val="00E57B56"/>
    <w:rPr>
      <w:rFonts w:ascii="Times New Roman" w:hAnsi="Times New Roman" w:cs="Arial"/>
      <w:sz w:val="16"/>
      <w:szCs w:val="16"/>
      <w:lang w:eastAsia="ar-SA"/>
    </w:rPr>
  </w:style>
  <w:style w:type="paragraph" w:customStyle="1" w:styleId="8-4">
    <w:name w:val="Штамп 8 - центр"/>
    <w:basedOn w:val="a6"/>
    <w:link w:val="8-3"/>
    <w:rsid w:val="00E57B56"/>
    <w:pPr>
      <w:jc w:val="center"/>
    </w:pPr>
    <w:rPr>
      <w:rFonts w:ascii="Times New Roman" w:hAnsi="Times New Roman" w:cs="Arial"/>
      <w:sz w:val="16"/>
      <w:szCs w:val="16"/>
      <w:lang w:eastAsia="ar-SA"/>
    </w:rPr>
  </w:style>
  <w:style w:type="character" w:customStyle="1" w:styleId="71">
    <w:name w:val="Штамп 7жк Знак"/>
    <w:link w:val="72"/>
    <w:locked/>
    <w:rsid w:val="00E57B56"/>
    <w:rPr>
      <w:rFonts w:ascii="Times New Roman" w:hAnsi="Times New Roman" w:cs="Arial"/>
      <w:b/>
      <w:i/>
      <w:sz w:val="14"/>
      <w:szCs w:val="14"/>
      <w:lang w:eastAsia="ar-SA"/>
    </w:rPr>
  </w:style>
  <w:style w:type="paragraph" w:customStyle="1" w:styleId="72">
    <w:name w:val="Штамп 7жк"/>
    <w:basedOn w:val="a6"/>
    <w:link w:val="71"/>
    <w:rsid w:val="00E57B56"/>
    <w:pPr>
      <w:ind w:left="505" w:right="-62"/>
      <w:jc w:val="both"/>
    </w:pPr>
    <w:rPr>
      <w:rFonts w:ascii="Times New Roman" w:hAnsi="Times New Roman" w:cs="Arial"/>
      <w:b/>
      <w:i/>
      <w:sz w:val="14"/>
      <w:szCs w:val="14"/>
      <w:lang w:eastAsia="ar-SA"/>
    </w:rPr>
  </w:style>
  <w:style w:type="character" w:customStyle="1" w:styleId="af0">
    <w:name w:val="ГТП_Текст Знак"/>
    <w:link w:val="af1"/>
    <w:locked/>
    <w:rsid w:val="00E57B56"/>
    <w:rPr>
      <w:rFonts w:ascii="Times New Roman" w:hAnsi="Times New Roman" w:cs="Arial"/>
      <w:sz w:val="24"/>
      <w:szCs w:val="24"/>
    </w:rPr>
  </w:style>
  <w:style w:type="paragraph" w:customStyle="1" w:styleId="af1">
    <w:name w:val="ГТП_Текст"/>
    <w:basedOn w:val="a0"/>
    <w:link w:val="af0"/>
    <w:qFormat/>
    <w:rsid w:val="00E57B56"/>
    <w:pPr>
      <w:suppressAutoHyphens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hAnsi="Times New Roman" w:cs="Arial"/>
      <w:sz w:val="24"/>
      <w:szCs w:val="24"/>
      <w:lang w:eastAsia="ru-RU"/>
    </w:rPr>
  </w:style>
  <w:style w:type="character" w:customStyle="1" w:styleId="af2">
    <w:name w:val="Страницы.С Знак"/>
    <w:link w:val="af3"/>
    <w:locked/>
    <w:rsid w:val="004378E0"/>
    <w:rPr>
      <w:rFonts w:ascii="Arial" w:hAnsi="Arial" w:cs="Arial"/>
      <w:color w:val="FFFFFF"/>
      <w:sz w:val="12"/>
      <w:szCs w:val="2"/>
      <w:lang w:eastAsia="ar-SA"/>
    </w:rPr>
  </w:style>
  <w:style w:type="paragraph" w:customStyle="1" w:styleId="af3">
    <w:name w:val="Страницы.С"/>
    <w:basedOn w:val="a0"/>
    <w:link w:val="af2"/>
    <w:locked/>
    <w:rsid w:val="004378E0"/>
    <w:pPr>
      <w:tabs>
        <w:tab w:val="center" w:pos="4677"/>
        <w:tab w:val="right" w:pos="9355"/>
      </w:tabs>
      <w:spacing w:after="0" w:line="312" w:lineRule="auto"/>
      <w:jc w:val="center"/>
    </w:pPr>
    <w:rPr>
      <w:rFonts w:ascii="Arial" w:hAnsi="Arial" w:cs="Arial"/>
      <w:color w:val="FFFFFF"/>
      <w:sz w:val="12"/>
      <w:szCs w:val="2"/>
      <w:lang w:eastAsia="ar-SA"/>
    </w:rPr>
  </w:style>
  <w:style w:type="character" w:customStyle="1" w:styleId="2-">
    <w:name w:val="ГТП_Таблица 2-Центр Знак"/>
    <w:link w:val="2-0"/>
    <w:locked/>
    <w:rsid w:val="00E57B56"/>
    <w:rPr>
      <w:rFonts w:ascii="Times New Roman" w:hAnsi="Times New Roman" w:cs="Arial"/>
      <w:sz w:val="22"/>
    </w:rPr>
  </w:style>
  <w:style w:type="paragraph" w:customStyle="1" w:styleId="2-0">
    <w:name w:val="ГТП_Таблица 2-Центр"/>
    <w:basedOn w:val="a0"/>
    <w:link w:val="2-"/>
    <w:qFormat/>
    <w:rsid w:val="00E57B56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Arial"/>
      <w:szCs w:val="20"/>
      <w:lang w:eastAsia="ru-RU"/>
    </w:rPr>
  </w:style>
  <w:style w:type="character" w:customStyle="1" w:styleId="3-">
    <w:name w:val="ГТП_Таблица 3-Влево Знак"/>
    <w:link w:val="3-0"/>
    <w:locked/>
    <w:rsid w:val="004378E0"/>
    <w:rPr>
      <w:rFonts w:ascii="Arial" w:hAnsi="Arial" w:cs="Arial"/>
      <w:sz w:val="22"/>
    </w:rPr>
  </w:style>
  <w:style w:type="paragraph" w:customStyle="1" w:styleId="3-0">
    <w:name w:val="ГТП_Таблица 3-Влево"/>
    <w:basedOn w:val="2-0"/>
    <w:link w:val="3-"/>
    <w:qFormat/>
    <w:rsid w:val="004378E0"/>
    <w:pPr>
      <w:ind w:left="57"/>
      <w:jc w:val="left"/>
    </w:pPr>
  </w:style>
  <w:style w:type="character" w:customStyle="1" w:styleId="af4">
    <w:name w:val="Полужирный"/>
    <w:locked/>
    <w:rsid w:val="004378E0"/>
    <w:rPr>
      <w:b/>
      <w:bCs/>
    </w:rPr>
  </w:style>
  <w:style w:type="character" w:styleId="af5">
    <w:name w:val="Hyperlink"/>
    <w:uiPriority w:val="99"/>
    <w:unhideWhenUsed/>
    <w:rsid w:val="004378E0"/>
    <w:rPr>
      <w:color w:val="0000FF"/>
      <w:u w:val="single"/>
    </w:rPr>
  </w:style>
  <w:style w:type="character" w:customStyle="1" w:styleId="af6">
    <w:name w:val="Страницы.ПЗ Знак"/>
    <w:link w:val="af7"/>
    <w:locked/>
    <w:rsid w:val="004378E0"/>
    <w:rPr>
      <w:rFonts w:ascii="Arial" w:hAnsi="Arial" w:cs="Arial"/>
      <w:color w:val="FFFFFF"/>
      <w:sz w:val="12"/>
      <w:szCs w:val="2"/>
      <w:lang w:eastAsia="ar-SA"/>
    </w:rPr>
  </w:style>
  <w:style w:type="paragraph" w:customStyle="1" w:styleId="af7">
    <w:name w:val="Страницы.ПЗ"/>
    <w:basedOn w:val="a6"/>
    <w:link w:val="af6"/>
    <w:locked/>
    <w:rsid w:val="004378E0"/>
    <w:pPr>
      <w:spacing w:line="312" w:lineRule="auto"/>
      <w:jc w:val="center"/>
    </w:pPr>
    <w:rPr>
      <w:rFonts w:ascii="Arial" w:hAnsi="Arial" w:cs="Arial"/>
      <w:color w:val="FFFFFF"/>
      <w:sz w:val="12"/>
      <w:szCs w:val="2"/>
      <w:lang w:eastAsia="ar-SA"/>
    </w:rPr>
  </w:style>
  <w:style w:type="paragraph" w:styleId="15">
    <w:name w:val="toc 1"/>
    <w:basedOn w:val="af1"/>
    <w:next w:val="a0"/>
    <w:link w:val="16"/>
    <w:autoRedefine/>
    <w:uiPriority w:val="39"/>
    <w:unhideWhenUsed/>
    <w:locked/>
    <w:rsid w:val="00E57B56"/>
    <w:pPr>
      <w:tabs>
        <w:tab w:val="right" w:leader="dot" w:pos="9911"/>
      </w:tabs>
      <w:ind w:right="170" w:firstLine="0"/>
      <w:jc w:val="left"/>
    </w:pPr>
    <w:rPr>
      <w:rFonts w:cs="Calibri"/>
      <w:bCs/>
      <w:szCs w:val="20"/>
    </w:rPr>
  </w:style>
  <w:style w:type="character" w:customStyle="1" w:styleId="16">
    <w:name w:val="Оглавление 1 Знак"/>
    <w:link w:val="15"/>
    <w:uiPriority w:val="39"/>
    <w:locked/>
    <w:rsid w:val="00E57B56"/>
    <w:rPr>
      <w:rFonts w:ascii="Times New Roman" w:hAnsi="Times New Roman" w:cs="Calibri"/>
      <w:bCs/>
      <w:sz w:val="24"/>
    </w:rPr>
  </w:style>
  <w:style w:type="character" w:customStyle="1" w:styleId="17">
    <w:name w:val="ГТП_1_Заголовок Знак"/>
    <w:link w:val="10"/>
    <w:locked/>
    <w:rsid w:val="00E57B56"/>
    <w:rPr>
      <w:rFonts w:ascii="Times New Roman" w:hAnsi="Times New Roman" w:cs="Arial"/>
      <w:b/>
      <w:bCs/>
      <w:sz w:val="32"/>
      <w:szCs w:val="32"/>
    </w:rPr>
  </w:style>
  <w:style w:type="paragraph" w:customStyle="1" w:styleId="10">
    <w:name w:val="ГТП_1_Заголовок"/>
    <w:basedOn w:val="12"/>
    <w:next w:val="2"/>
    <w:link w:val="17"/>
    <w:autoRedefine/>
    <w:qFormat/>
    <w:rsid w:val="00E57B56"/>
    <w:pPr>
      <w:keepLines w:val="0"/>
      <w:numPr>
        <w:numId w:val="4"/>
      </w:numPr>
      <w:tabs>
        <w:tab w:val="left" w:pos="0"/>
      </w:tabs>
      <w:suppressAutoHyphens/>
      <w:spacing w:after="120" w:line="240" w:lineRule="auto"/>
    </w:pPr>
    <w:rPr>
      <w:rFonts w:ascii="Times New Roman" w:eastAsia="Calibri" w:hAnsi="Times New Roman" w:cs="Arial"/>
      <w:b/>
      <w:bCs/>
      <w:color w:val="auto"/>
      <w:lang w:eastAsia="ru-RU"/>
    </w:rPr>
  </w:style>
  <w:style w:type="paragraph" w:customStyle="1" w:styleId="2">
    <w:name w:val="ГТП_2_Заголовок"/>
    <w:basedOn w:val="20"/>
    <w:next w:val="af1"/>
    <w:link w:val="24"/>
    <w:qFormat/>
    <w:rsid w:val="00175473"/>
    <w:pPr>
      <w:keepLines w:val="0"/>
      <w:numPr>
        <w:ilvl w:val="1"/>
        <w:numId w:val="4"/>
      </w:numPr>
      <w:tabs>
        <w:tab w:val="num" w:pos="360"/>
        <w:tab w:val="left" w:pos="1276"/>
      </w:tabs>
      <w:suppressAutoHyphens/>
      <w:spacing w:before="120" w:after="120" w:line="240" w:lineRule="auto"/>
      <w:ind w:left="0" w:firstLine="709"/>
      <w:jc w:val="both"/>
    </w:pPr>
    <w:rPr>
      <w:rFonts w:ascii="Times New Roman" w:hAnsi="Times New Roman"/>
      <w:b/>
      <w:color w:val="000000"/>
      <w:sz w:val="28"/>
      <w:szCs w:val="28"/>
      <w:lang w:eastAsia="ru-RU"/>
    </w:rPr>
  </w:style>
  <w:style w:type="character" w:customStyle="1" w:styleId="24">
    <w:name w:val="ГТП_2_Заголовок Знак"/>
    <w:link w:val="2"/>
    <w:rsid w:val="00175473"/>
    <w:rPr>
      <w:rFonts w:ascii="Times New Roman" w:eastAsia="Times New Roman" w:hAnsi="Times New Roman"/>
      <w:b/>
      <w:color w:val="000000"/>
      <w:sz w:val="28"/>
      <w:szCs w:val="28"/>
    </w:rPr>
  </w:style>
  <w:style w:type="paragraph" w:customStyle="1" w:styleId="3">
    <w:name w:val="ГТП_3_Заголовок"/>
    <w:basedOn w:val="2"/>
    <w:next w:val="af1"/>
    <w:link w:val="32"/>
    <w:qFormat/>
    <w:rsid w:val="00824E46"/>
    <w:pPr>
      <w:numPr>
        <w:ilvl w:val="2"/>
      </w:numPr>
      <w:tabs>
        <w:tab w:val="num" w:pos="360"/>
      </w:tabs>
      <w:outlineLvl w:val="2"/>
    </w:pPr>
    <w:rPr>
      <w:sz w:val="24"/>
    </w:rPr>
  </w:style>
  <w:style w:type="character" w:customStyle="1" w:styleId="32">
    <w:name w:val="ГТП_3_Заголовок Знак"/>
    <w:link w:val="3"/>
    <w:rsid w:val="00F13DAF"/>
    <w:rPr>
      <w:rFonts w:ascii="Times New Roman" w:eastAsia="Times New Roman" w:hAnsi="Times New Roman"/>
      <w:b/>
      <w:color w:val="000000"/>
      <w:sz w:val="24"/>
      <w:szCs w:val="28"/>
    </w:rPr>
  </w:style>
  <w:style w:type="paragraph" w:customStyle="1" w:styleId="a">
    <w:name w:val="ГТП_а)Список"/>
    <w:basedOn w:val="a0"/>
    <w:link w:val="af8"/>
    <w:qFormat/>
    <w:rsid w:val="00E57B56"/>
    <w:pPr>
      <w:widowControl w:val="0"/>
      <w:numPr>
        <w:ilvl w:val="3"/>
        <w:numId w:val="4"/>
      </w:numPr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8">
    <w:name w:val="ГТП_а)Список Знак"/>
    <w:link w:val="a"/>
    <w:rsid w:val="00E57B56"/>
    <w:rPr>
      <w:rFonts w:ascii="Times New Roman" w:eastAsia="Times New Roman" w:hAnsi="Times New Roman"/>
      <w:sz w:val="24"/>
      <w:szCs w:val="24"/>
    </w:rPr>
  </w:style>
  <w:style w:type="paragraph" w:styleId="25">
    <w:name w:val="toc 2"/>
    <w:basedOn w:val="a0"/>
    <w:next w:val="a0"/>
    <w:autoRedefine/>
    <w:uiPriority w:val="39"/>
    <w:locked/>
    <w:rsid w:val="00180046"/>
    <w:pPr>
      <w:tabs>
        <w:tab w:val="right" w:leader="dot" w:pos="9911"/>
      </w:tabs>
      <w:spacing w:after="0" w:line="360" w:lineRule="auto"/>
      <w:ind w:right="170"/>
    </w:pPr>
    <w:rPr>
      <w:rFonts w:ascii="Times New Roman" w:hAnsi="Times New Roman"/>
      <w:sz w:val="24"/>
    </w:rPr>
  </w:style>
  <w:style w:type="paragraph" w:styleId="33">
    <w:name w:val="toc 3"/>
    <w:basedOn w:val="a0"/>
    <w:next w:val="a0"/>
    <w:autoRedefine/>
    <w:uiPriority w:val="39"/>
    <w:locked/>
    <w:rsid w:val="00E57B56"/>
    <w:pPr>
      <w:spacing w:after="0" w:line="360" w:lineRule="auto"/>
      <w:ind w:left="454" w:right="170"/>
    </w:pPr>
    <w:rPr>
      <w:rFonts w:ascii="Times New Roman" w:hAnsi="Times New Roman"/>
      <w:sz w:val="24"/>
    </w:rPr>
  </w:style>
  <w:style w:type="paragraph" w:customStyle="1" w:styleId="-">
    <w:name w:val="ГТП_-список"/>
    <w:basedOn w:val="af1"/>
    <w:link w:val="-4"/>
    <w:qFormat/>
    <w:rsid w:val="00824E46"/>
    <w:pPr>
      <w:numPr>
        <w:numId w:val="7"/>
      </w:numPr>
    </w:pPr>
    <w:rPr>
      <w:rFonts w:eastAsia="Times New Roman" w:cs="Times New Roman"/>
    </w:rPr>
  </w:style>
  <w:style w:type="character" w:customStyle="1" w:styleId="-4">
    <w:name w:val="ГТП_-список Знак"/>
    <w:link w:val="-"/>
    <w:rsid w:val="00824E46"/>
    <w:rPr>
      <w:rFonts w:ascii="Times New Roman" w:eastAsia="Times New Roman" w:hAnsi="Times New Roman"/>
      <w:sz w:val="24"/>
      <w:szCs w:val="24"/>
    </w:rPr>
  </w:style>
  <w:style w:type="paragraph" w:customStyle="1" w:styleId="1">
    <w:name w:val="ГТП_1_Приложение"/>
    <w:basedOn w:val="10"/>
    <w:next w:val="af1"/>
    <w:link w:val="18"/>
    <w:qFormat/>
    <w:rsid w:val="00824E46"/>
    <w:pPr>
      <w:pageBreakBefore/>
      <w:numPr>
        <w:numId w:val="8"/>
      </w:numPr>
      <w:spacing w:before="0"/>
      <w:ind w:left="0"/>
      <w:jc w:val="center"/>
    </w:pPr>
    <w:rPr>
      <w:rFonts w:eastAsia="Times New Roman" w:cs="Times New Roman"/>
      <w:sz w:val="28"/>
    </w:rPr>
  </w:style>
  <w:style w:type="character" w:customStyle="1" w:styleId="18">
    <w:name w:val="ГТП_1_Приложение Знак"/>
    <w:link w:val="1"/>
    <w:rsid w:val="00824E46"/>
    <w:rPr>
      <w:rFonts w:ascii="Times New Roman" w:eastAsia="Times New Roman" w:hAnsi="Times New Roman"/>
      <w:b/>
      <w:bCs/>
      <w:sz w:val="28"/>
      <w:szCs w:val="32"/>
    </w:rPr>
  </w:style>
  <w:style w:type="paragraph" w:customStyle="1" w:styleId="af9">
    <w:name w:val="ГТП_Рисунок"/>
    <w:link w:val="afa"/>
    <w:qFormat/>
    <w:rsid w:val="00824E46"/>
    <w:pPr>
      <w:keepLines/>
      <w:spacing w:before="120" w:after="240"/>
      <w:jc w:val="center"/>
    </w:pPr>
    <w:rPr>
      <w:rFonts w:ascii="Times New Roman" w:eastAsia="Times New Roman" w:hAnsi="Times New Roman"/>
      <w:sz w:val="24"/>
      <w:szCs w:val="24"/>
    </w:rPr>
  </w:style>
  <w:style w:type="character" w:customStyle="1" w:styleId="afa">
    <w:name w:val="ГТП_Рисунок Знак"/>
    <w:link w:val="af9"/>
    <w:rsid w:val="00824E46"/>
    <w:rPr>
      <w:rFonts w:ascii="Times New Roman" w:eastAsia="Times New Roman" w:hAnsi="Times New Roman"/>
      <w:sz w:val="24"/>
      <w:szCs w:val="24"/>
    </w:rPr>
  </w:style>
  <w:style w:type="paragraph" w:customStyle="1" w:styleId="1-">
    <w:name w:val="ГТП_Таблица 1-Заголовок"/>
    <w:basedOn w:val="a0"/>
    <w:link w:val="1-0"/>
    <w:qFormat/>
    <w:rsid w:val="00824E46"/>
    <w:pPr>
      <w:spacing w:before="120" w:after="60" w:line="240" w:lineRule="auto"/>
    </w:pPr>
    <w:rPr>
      <w:rFonts w:ascii="Times New Roman" w:hAnsi="Times New Roman"/>
      <w:sz w:val="24"/>
      <w:szCs w:val="24"/>
    </w:rPr>
  </w:style>
  <w:style w:type="character" w:customStyle="1" w:styleId="1-0">
    <w:name w:val="ГТП_Таблица 1-Заголовок Знак"/>
    <w:link w:val="1-"/>
    <w:rsid w:val="00824E46"/>
    <w:rPr>
      <w:rFonts w:ascii="Times New Roman" w:hAnsi="Times New Roman"/>
      <w:sz w:val="24"/>
      <w:szCs w:val="24"/>
      <w:lang w:eastAsia="en-US"/>
    </w:rPr>
  </w:style>
  <w:style w:type="paragraph" w:customStyle="1" w:styleId="-5">
    <w:name w:val="ГТП_Текст-центр"/>
    <w:basedOn w:val="af1"/>
    <w:link w:val="-6"/>
    <w:qFormat/>
    <w:rsid w:val="00824E46"/>
    <w:pPr>
      <w:ind w:firstLine="0"/>
      <w:jc w:val="center"/>
    </w:pPr>
    <w:rPr>
      <w:rFonts w:eastAsia="Times New Roman" w:cs="Times New Roman"/>
    </w:rPr>
  </w:style>
  <w:style w:type="character" w:customStyle="1" w:styleId="-6">
    <w:name w:val="ГТП_Текст-центр Знак"/>
    <w:link w:val="-5"/>
    <w:rsid w:val="00824E46"/>
    <w:rPr>
      <w:rFonts w:ascii="Times New Roman" w:eastAsia="Times New Roman" w:hAnsi="Times New Roman"/>
      <w:sz w:val="24"/>
      <w:szCs w:val="24"/>
    </w:rPr>
  </w:style>
  <w:style w:type="table" w:styleId="-10">
    <w:name w:val="Table Web 1"/>
    <w:basedOn w:val="a2"/>
    <w:rsid w:val="00F13DAF"/>
    <w:pPr>
      <w:suppressAutoHyphens/>
      <w:spacing w:before="60" w:after="60" w:line="312" w:lineRule="auto"/>
      <w:ind w:firstLine="1021"/>
      <w:jc w:val="both"/>
    </w:pPr>
    <w:rPr>
      <w:rFonts w:ascii="Times New Roman" w:eastAsia="Times New Roman" w:hAnsi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19">
    <w:name w:val="Красная строка Знак1"/>
    <w:uiPriority w:val="99"/>
    <w:semiHidden/>
    <w:locked/>
    <w:rsid w:val="00F13DAF"/>
    <w:rPr>
      <w:sz w:val="24"/>
    </w:rPr>
  </w:style>
  <w:style w:type="character" w:customStyle="1" w:styleId="210">
    <w:name w:val="Красная строка 2 Знак1"/>
    <w:uiPriority w:val="99"/>
    <w:semiHidden/>
    <w:locked/>
    <w:rsid w:val="00F13DAF"/>
    <w:rPr>
      <w:sz w:val="24"/>
    </w:rPr>
  </w:style>
  <w:style w:type="paragraph" w:customStyle="1" w:styleId="afb">
    <w:name w:val="ГТП_Подзаголовок"/>
    <w:link w:val="afc"/>
    <w:qFormat/>
    <w:rsid w:val="00F13DAF"/>
    <w:pPr>
      <w:widowControl w:val="0"/>
      <w:autoSpaceDE w:val="0"/>
      <w:autoSpaceDN w:val="0"/>
      <w:adjustRightInd w:val="0"/>
      <w:spacing w:before="120" w:after="120"/>
      <w:ind w:left="709"/>
    </w:pPr>
    <w:rPr>
      <w:rFonts w:ascii="Arial" w:eastAsia="Times New Roman" w:hAnsi="Arial"/>
      <w:b/>
      <w:sz w:val="24"/>
    </w:rPr>
  </w:style>
  <w:style w:type="character" w:customStyle="1" w:styleId="afc">
    <w:name w:val="ГТП_Подзаголовок Знак"/>
    <w:link w:val="afb"/>
    <w:rsid w:val="00F13DAF"/>
    <w:rPr>
      <w:rFonts w:ascii="Arial" w:eastAsia="Times New Roman" w:hAnsi="Arial"/>
      <w:b/>
      <w:sz w:val="24"/>
    </w:rPr>
  </w:style>
  <w:style w:type="paragraph" w:customStyle="1" w:styleId="5-">
    <w:name w:val="ГТП_Таблица 5-После"/>
    <w:basedOn w:val="a0"/>
    <w:link w:val="5-0"/>
    <w:rsid w:val="00F13DAF"/>
    <w:pPr>
      <w:spacing w:after="240" w:line="240" w:lineRule="auto"/>
      <w:ind w:left="709"/>
      <w:jc w:val="both"/>
    </w:pPr>
    <w:rPr>
      <w:rFonts w:ascii="Arial" w:eastAsia="Times New Roman" w:hAnsi="Arial"/>
      <w:color w:val="000000"/>
      <w:sz w:val="2"/>
      <w:szCs w:val="24"/>
      <w:lang w:eastAsia="ru-RU"/>
    </w:rPr>
  </w:style>
  <w:style w:type="character" w:customStyle="1" w:styleId="5-0">
    <w:name w:val="ГТП_Таблица 5-После Знак"/>
    <w:link w:val="5-"/>
    <w:rsid w:val="00F13DAF"/>
    <w:rPr>
      <w:rFonts w:ascii="Arial" w:eastAsia="Times New Roman" w:hAnsi="Arial"/>
      <w:color w:val="000000"/>
      <w:sz w:val="2"/>
      <w:szCs w:val="24"/>
    </w:rPr>
  </w:style>
  <w:style w:type="paragraph" w:customStyle="1" w:styleId="afd">
    <w:name w:val="Таблица. Тело"/>
    <w:basedOn w:val="a0"/>
    <w:link w:val="afe"/>
    <w:locked/>
    <w:rsid w:val="00F13DAF"/>
    <w:pPr>
      <w:suppressAutoHyphens/>
      <w:spacing w:before="60" w:after="0" w:line="240" w:lineRule="auto"/>
    </w:pPr>
    <w:rPr>
      <w:rFonts w:ascii="Arial" w:eastAsia="Times New Roman" w:hAnsi="Arial"/>
      <w:sz w:val="20"/>
      <w:szCs w:val="20"/>
      <w:lang w:eastAsia="ar-SA"/>
    </w:rPr>
  </w:style>
  <w:style w:type="character" w:customStyle="1" w:styleId="afe">
    <w:name w:val="Таблица. Тело Знак"/>
    <w:link w:val="afd"/>
    <w:rsid w:val="00F13DAF"/>
    <w:rPr>
      <w:rFonts w:ascii="Arial" w:eastAsia="Times New Roman" w:hAnsi="Arial"/>
      <w:lang w:eastAsia="ar-SA"/>
    </w:rPr>
  </w:style>
  <w:style w:type="paragraph" w:styleId="aff">
    <w:name w:val="No Spacing"/>
    <w:link w:val="aff0"/>
    <w:uiPriority w:val="1"/>
    <w:rsid w:val="00F13DAF"/>
    <w:rPr>
      <w:rFonts w:eastAsia="Times New Roman"/>
      <w:sz w:val="22"/>
      <w:szCs w:val="22"/>
      <w:lang w:eastAsia="en-US"/>
    </w:rPr>
  </w:style>
  <w:style w:type="character" w:customStyle="1" w:styleId="aff0">
    <w:name w:val="Без интервала Знак"/>
    <w:link w:val="aff"/>
    <w:uiPriority w:val="1"/>
    <w:rsid w:val="00F13DAF"/>
    <w:rPr>
      <w:rFonts w:eastAsia="Times New Roman"/>
      <w:sz w:val="22"/>
      <w:szCs w:val="22"/>
      <w:lang w:eastAsia="en-US"/>
    </w:rPr>
  </w:style>
  <w:style w:type="character" w:styleId="aff1">
    <w:name w:val="FollowedHyperlink"/>
    <w:uiPriority w:val="99"/>
    <w:rsid w:val="00F13DAF"/>
    <w:rPr>
      <w:color w:val="800080"/>
      <w:u w:val="single"/>
    </w:rPr>
  </w:style>
  <w:style w:type="paragraph" w:customStyle="1" w:styleId="aff2">
    <w:name w:val="Штамп"/>
    <w:basedOn w:val="a6"/>
    <w:link w:val="aff3"/>
    <w:rsid w:val="00F13DAF"/>
    <w:pPr>
      <w:jc w:val="both"/>
    </w:pPr>
    <w:rPr>
      <w:rFonts w:ascii="Arial" w:eastAsia="Times New Roman" w:hAnsi="Arial" w:cs="Arial"/>
      <w:sz w:val="14"/>
      <w:szCs w:val="14"/>
      <w:lang w:eastAsia="ar-SA"/>
    </w:rPr>
  </w:style>
  <w:style w:type="character" w:customStyle="1" w:styleId="aff3">
    <w:name w:val="Штамп Знак"/>
    <w:link w:val="aff2"/>
    <w:rsid w:val="00F13DAF"/>
    <w:rPr>
      <w:rFonts w:ascii="Arial" w:eastAsia="Times New Roman" w:hAnsi="Arial" w:cs="Arial"/>
      <w:sz w:val="14"/>
      <w:szCs w:val="14"/>
      <w:lang w:eastAsia="ar-SA"/>
    </w:rPr>
  </w:style>
  <w:style w:type="table" w:customStyle="1" w:styleId="aff4">
    <w:name w:val="Таблица ГТП"/>
    <w:basedOn w:val="aa"/>
    <w:locked/>
    <w:rsid w:val="00F13DAF"/>
    <w:rPr>
      <w:rFonts w:ascii="Times New Roman" w:eastAsia="Times New Roman" w:hAnsi="Times New Roman"/>
    </w:rPr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single" w:sz="12" w:space="0" w:color="auto"/>
      </w:tblBorders>
    </w:tblPr>
    <w:tblStylePr w:type="firstRow">
      <w:pPr>
        <w:jc w:val="center"/>
      </w:pPr>
      <w:tblPr/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fr2">
    <w:name w:val="fr2"/>
    <w:basedOn w:val="a0"/>
    <w:rsid w:val="00F13DAF"/>
    <w:pPr>
      <w:autoSpaceDE w:val="0"/>
      <w:autoSpaceDN w:val="0"/>
      <w:spacing w:after="24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aff5">
    <w:name w:val="Двойной пункт"/>
    <w:basedOn w:val="a0"/>
    <w:link w:val="aff6"/>
    <w:rsid w:val="00F13DAF"/>
    <w:pPr>
      <w:tabs>
        <w:tab w:val="left" w:pos="0"/>
        <w:tab w:val="left" w:pos="1080"/>
      </w:tabs>
      <w:spacing w:after="0" w:line="240" w:lineRule="auto"/>
      <w:ind w:left="214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6">
    <w:name w:val="Двойной пункт Знак"/>
    <w:link w:val="aff5"/>
    <w:rsid w:val="00F13DAF"/>
    <w:rPr>
      <w:rFonts w:ascii="Times New Roman" w:eastAsia="Times New Roman" w:hAnsi="Times New Roman"/>
      <w:sz w:val="24"/>
      <w:szCs w:val="24"/>
    </w:rPr>
  </w:style>
  <w:style w:type="paragraph" w:customStyle="1" w:styleId="aff7">
    <w:name w:val="Без номера"/>
    <w:basedOn w:val="a0"/>
    <w:link w:val="aff8"/>
    <w:rsid w:val="00F13DAF"/>
    <w:pPr>
      <w:tabs>
        <w:tab w:val="left" w:pos="1440"/>
      </w:tabs>
      <w:spacing w:after="0" w:line="240" w:lineRule="auto"/>
      <w:ind w:firstLine="851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f8">
    <w:name w:val="Без номера Знак"/>
    <w:link w:val="aff7"/>
    <w:rsid w:val="00F13DAF"/>
    <w:rPr>
      <w:rFonts w:ascii="Times New Roman" w:eastAsia="Times New Roman" w:hAnsi="Times New Roman"/>
      <w:sz w:val="24"/>
    </w:rPr>
  </w:style>
  <w:style w:type="paragraph" w:styleId="aff9">
    <w:name w:val="Body Text"/>
    <w:basedOn w:val="a0"/>
    <w:link w:val="affa"/>
    <w:rsid w:val="00F13DAF"/>
    <w:pPr>
      <w:suppressAutoHyphens/>
      <w:spacing w:before="60" w:after="120" w:line="312" w:lineRule="auto"/>
      <w:ind w:firstLine="680"/>
      <w:jc w:val="both"/>
    </w:pPr>
    <w:rPr>
      <w:rFonts w:ascii="Arial" w:eastAsia="Times New Roman" w:hAnsi="Arial"/>
      <w:sz w:val="24"/>
      <w:szCs w:val="24"/>
      <w:lang w:eastAsia="ar-SA"/>
    </w:rPr>
  </w:style>
  <w:style w:type="character" w:customStyle="1" w:styleId="affa">
    <w:name w:val="Основной текст Знак"/>
    <w:link w:val="aff9"/>
    <w:rsid w:val="00F13DAF"/>
    <w:rPr>
      <w:rFonts w:ascii="Arial" w:eastAsia="Times New Roman" w:hAnsi="Arial"/>
      <w:sz w:val="24"/>
      <w:szCs w:val="24"/>
      <w:lang w:eastAsia="ar-SA"/>
    </w:rPr>
  </w:style>
  <w:style w:type="character" w:styleId="affb">
    <w:name w:val="Emphasis"/>
    <w:aliases w:val="Обычный текст Горбунов"/>
    <w:qFormat/>
    <w:locked/>
    <w:rsid w:val="006872AD"/>
    <w:rPr>
      <w:rFonts w:ascii="Franklin Gothic Book" w:hAnsi="Franklin Gothic Book" w:hint="default"/>
      <w:i w:val="0"/>
      <w:iCs w:val="0"/>
      <w:sz w:val="24"/>
    </w:rPr>
  </w:style>
  <w:style w:type="character" w:customStyle="1" w:styleId="211">
    <w:name w:val="Основной текст с отступом 2 Знак1"/>
    <w:aliases w:val="Основной для текста Знак,Основной текст с отступом 2 Знак Знак Знак1,Основной текст с отступом 2 Знак Знак Знак Знак1,Основной текст с отступом 1 Знак,Основной текст с отступом 2 Знак Знак Знак Знак Знак"/>
    <w:link w:val="26"/>
    <w:locked/>
    <w:rsid w:val="006872AD"/>
    <w:rPr>
      <w:sz w:val="24"/>
      <w:szCs w:val="24"/>
    </w:rPr>
  </w:style>
  <w:style w:type="paragraph" w:styleId="26">
    <w:name w:val="Body Text Indent 2"/>
    <w:aliases w:val="Основной для текста,Основной текст с отступом 2 Знак Знак,Основной текст с отступом 2 Знак Знак Знак,Основной текст с отступом 1,Основной текст с отступом 2 Знак Знак Знак Знак"/>
    <w:basedOn w:val="a0"/>
    <w:link w:val="211"/>
    <w:unhideWhenUsed/>
    <w:rsid w:val="006872AD"/>
    <w:pPr>
      <w:spacing w:after="120" w:line="480" w:lineRule="auto"/>
      <w:ind w:left="283" w:firstLine="851"/>
      <w:jc w:val="both"/>
    </w:pPr>
    <w:rPr>
      <w:sz w:val="24"/>
      <w:szCs w:val="24"/>
      <w:lang w:eastAsia="ru-RU"/>
    </w:rPr>
  </w:style>
  <w:style w:type="character" w:customStyle="1" w:styleId="27">
    <w:name w:val="Основной текст с отступом 2 Знак"/>
    <w:uiPriority w:val="99"/>
    <w:semiHidden/>
    <w:rsid w:val="006872AD"/>
    <w:rPr>
      <w:sz w:val="22"/>
      <w:szCs w:val="22"/>
      <w:lang w:eastAsia="en-US"/>
    </w:rPr>
  </w:style>
  <w:style w:type="character" w:customStyle="1" w:styleId="110">
    <w:name w:val="Стиль1 Знак1 Знак"/>
    <w:link w:val="11"/>
    <w:locked/>
    <w:rsid w:val="006872AD"/>
    <w:rPr>
      <w:sz w:val="24"/>
      <w:szCs w:val="24"/>
      <w:lang w:val="x-none" w:eastAsia="x-none"/>
    </w:rPr>
  </w:style>
  <w:style w:type="paragraph" w:customStyle="1" w:styleId="11">
    <w:name w:val="Стиль1 Знак1"/>
    <w:basedOn w:val="a0"/>
    <w:link w:val="110"/>
    <w:rsid w:val="006872AD"/>
    <w:pPr>
      <w:numPr>
        <w:numId w:val="32"/>
      </w:numPr>
      <w:spacing w:after="0" w:line="360" w:lineRule="auto"/>
      <w:jc w:val="both"/>
    </w:pPr>
    <w:rPr>
      <w:sz w:val="24"/>
      <w:szCs w:val="24"/>
      <w:lang w:val="x-none" w:eastAsia="x-none"/>
    </w:rPr>
  </w:style>
  <w:style w:type="paragraph" w:customStyle="1" w:styleId="1a">
    <w:name w:val="Верхний колонтитул1"/>
    <w:basedOn w:val="a0"/>
    <w:rsid w:val="006872AD"/>
    <w:pPr>
      <w:widowControl w:val="0"/>
      <w:suppressLineNumbers/>
      <w:tabs>
        <w:tab w:val="center" w:pos="4819"/>
        <w:tab w:val="right" w:pos="9638"/>
      </w:tabs>
      <w:autoSpaceDN w:val="0"/>
      <w:spacing w:after="0" w:line="360" w:lineRule="auto"/>
      <w:ind w:firstLine="851"/>
      <w:jc w:val="right"/>
    </w:pPr>
    <w:rPr>
      <w:rFonts w:ascii="Franklin Gothic Book" w:eastAsia="SimSun" w:hAnsi="Franklin Gothic Book" w:cs="Mangal"/>
      <w:kern w:val="3"/>
      <w:sz w:val="24"/>
      <w:szCs w:val="24"/>
      <w:lang w:eastAsia="zh-CN" w:bidi="hi-IN"/>
    </w:rPr>
  </w:style>
  <w:style w:type="paragraph" w:customStyle="1" w:styleId="affc">
    <w:name w:val="Горбунов ЗАГОЛОВОК"/>
    <w:basedOn w:val="a0"/>
    <w:link w:val="affd"/>
    <w:qFormat/>
    <w:rsid w:val="000D44A8"/>
    <w:pPr>
      <w:shd w:val="clear" w:color="auto" w:fill="FFFFFF"/>
      <w:spacing w:line="360" w:lineRule="auto"/>
      <w:ind w:right="5" w:firstLine="567"/>
      <w:jc w:val="center"/>
      <w:outlineLvl w:val="0"/>
    </w:pPr>
    <w:rPr>
      <w:rFonts w:ascii="Franklin Gothic Book" w:hAnsi="Franklin Gothic Book"/>
      <w:b/>
      <w:spacing w:val="-1"/>
      <w:sz w:val="24"/>
      <w:szCs w:val="24"/>
    </w:rPr>
  </w:style>
  <w:style w:type="paragraph" w:customStyle="1" w:styleId="affe">
    <w:name w:val="Горбунов Текст"/>
    <w:basedOn w:val="a0"/>
    <w:link w:val="afff"/>
    <w:qFormat/>
    <w:rsid w:val="00814C7E"/>
    <w:pPr>
      <w:spacing w:line="360" w:lineRule="auto"/>
      <w:ind w:firstLine="567"/>
      <w:jc w:val="both"/>
    </w:pPr>
    <w:rPr>
      <w:rFonts w:ascii="Franklin Gothic Book" w:hAnsi="Franklin Gothic Book"/>
      <w:spacing w:val="-1"/>
      <w:sz w:val="24"/>
      <w:szCs w:val="24"/>
    </w:rPr>
  </w:style>
  <w:style w:type="character" w:customStyle="1" w:styleId="affd">
    <w:name w:val="Горбунов ЗАГОЛОВОК Знак"/>
    <w:link w:val="affc"/>
    <w:rsid w:val="000D44A8"/>
    <w:rPr>
      <w:rFonts w:ascii="Franklin Gothic Book" w:hAnsi="Franklin Gothic Book"/>
      <w:b/>
      <w:spacing w:val="-1"/>
      <w:sz w:val="24"/>
      <w:szCs w:val="24"/>
      <w:shd w:val="clear" w:color="auto" w:fill="FFFFFF"/>
      <w:lang w:eastAsia="en-US"/>
    </w:rPr>
  </w:style>
  <w:style w:type="paragraph" w:styleId="afff0">
    <w:name w:val="Bibliography"/>
    <w:basedOn w:val="a0"/>
    <w:next w:val="a0"/>
    <w:unhideWhenUsed/>
    <w:rsid w:val="000D44A8"/>
    <w:pPr>
      <w:spacing w:after="0" w:line="360" w:lineRule="auto"/>
      <w:ind w:firstLine="851"/>
      <w:jc w:val="both"/>
    </w:pPr>
    <w:rPr>
      <w:rFonts w:ascii="Franklin Gothic Book" w:eastAsia="Times New Roman" w:hAnsi="Franklin Gothic Book"/>
      <w:sz w:val="24"/>
      <w:szCs w:val="24"/>
      <w:lang w:eastAsia="ru-RU"/>
    </w:rPr>
  </w:style>
  <w:style w:type="character" w:customStyle="1" w:styleId="afff">
    <w:name w:val="Горбунов Текст Знак"/>
    <w:link w:val="affe"/>
    <w:rsid w:val="00814C7E"/>
    <w:rPr>
      <w:rFonts w:ascii="Franklin Gothic Book" w:hAnsi="Franklin Gothic Book"/>
      <w:spacing w:val="-1"/>
      <w:sz w:val="24"/>
      <w:szCs w:val="24"/>
      <w:lang w:eastAsia="en-US"/>
    </w:rPr>
  </w:style>
  <w:style w:type="paragraph" w:styleId="afff1">
    <w:name w:val="TOC Heading"/>
    <w:basedOn w:val="12"/>
    <w:next w:val="a0"/>
    <w:uiPriority w:val="39"/>
    <w:unhideWhenUsed/>
    <w:qFormat/>
    <w:rsid w:val="00ED122F"/>
    <w:pPr>
      <w:spacing w:line="259" w:lineRule="auto"/>
      <w:outlineLvl w:val="9"/>
    </w:pPr>
    <w:rPr>
      <w:rFonts w:ascii="Calibri Light" w:hAnsi="Calibri Light"/>
      <w:color w:val="2E74B5"/>
      <w:lang w:eastAsia="ru-RU"/>
    </w:rPr>
  </w:style>
  <w:style w:type="paragraph" w:styleId="afff2">
    <w:name w:val="Revision"/>
    <w:hidden/>
    <w:uiPriority w:val="99"/>
    <w:semiHidden/>
    <w:rsid w:val="00720F30"/>
    <w:rPr>
      <w:sz w:val="22"/>
      <w:szCs w:val="22"/>
      <w:lang w:eastAsia="en-US"/>
    </w:rPr>
  </w:style>
  <w:style w:type="paragraph" w:styleId="afff3">
    <w:name w:val="List Paragraph"/>
    <w:basedOn w:val="a0"/>
    <w:link w:val="afff4"/>
    <w:uiPriority w:val="34"/>
    <w:qFormat/>
    <w:rsid w:val="00F5284A"/>
    <w:pPr>
      <w:spacing w:before="120" w:after="120" w:line="240" w:lineRule="auto"/>
      <w:ind w:left="720"/>
      <w:contextualSpacing/>
    </w:pPr>
    <w:rPr>
      <w:rFonts w:ascii="Times New Roman" w:eastAsiaTheme="minorHAnsi" w:hAnsi="Times New Roman"/>
      <w:sz w:val="24"/>
      <w:szCs w:val="24"/>
    </w:rPr>
  </w:style>
  <w:style w:type="character" w:customStyle="1" w:styleId="afff4">
    <w:name w:val="Абзац списка Знак"/>
    <w:link w:val="afff3"/>
    <w:uiPriority w:val="34"/>
    <w:rsid w:val="00F5284A"/>
    <w:rPr>
      <w:rFonts w:ascii="Times New Roman" w:eastAsiaTheme="minorHAnsi" w:hAnsi="Times New Roman"/>
      <w:sz w:val="24"/>
      <w:szCs w:val="24"/>
      <w:lang w:eastAsia="en-US"/>
    </w:rPr>
  </w:style>
  <w:style w:type="paragraph" w:customStyle="1" w:styleId="afff5">
    <w:name w:val="Коннов"/>
    <w:basedOn w:val="a0"/>
    <w:link w:val="afff6"/>
    <w:qFormat/>
    <w:rsid w:val="00AF24D0"/>
    <w:pPr>
      <w:spacing w:after="0" w:line="360" w:lineRule="auto"/>
      <w:ind w:left="993" w:right="112"/>
      <w:jc w:val="both"/>
    </w:pPr>
    <w:rPr>
      <w:rFonts w:ascii="Arial" w:eastAsia="Times New Roman" w:hAnsi="Arial" w:cs="Arial"/>
      <w:lang w:eastAsia="ru-RU"/>
    </w:rPr>
  </w:style>
  <w:style w:type="character" w:customStyle="1" w:styleId="afff6">
    <w:name w:val="Коннов Знак"/>
    <w:basedOn w:val="a1"/>
    <w:link w:val="afff5"/>
    <w:rsid w:val="00AF24D0"/>
    <w:rPr>
      <w:rFonts w:ascii="Arial" w:eastAsia="Times New Roman" w:hAnsi="Arial" w:cs="Arial"/>
      <w:sz w:val="22"/>
      <w:szCs w:val="22"/>
    </w:rPr>
  </w:style>
  <w:style w:type="paragraph" w:customStyle="1" w:styleId="-1">
    <w:name w:val="УГТП-Заголовок 1"/>
    <w:basedOn w:val="a0"/>
    <w:rsid w:val="00AF24D0"/>
    <w:pPr>
      <w:pageBreakBefore/>
      <w:numPr>
        <w:numId w:val="50"/>
      </w:numPr>
      <w:suppressAutoHyphens/>
      <w:spacing w:before="240" w:after="240" w:line="240" w:lineRule="auto"/>
      <w:ind w:right="284"/>
    </w:pPr>
    <w:rPr>
      <w:rFonts w:ascii="Arial" w:eastAsia="Times New Roman" w:hAnsi="Arial" w:cs="Arial"/>
      <w:b/>
      <w:caps/>
      <w:sz w:val="28"/>
      <w:szCs w:val="28"/>
      <w:lang w:eastAsia="ru-RU"/>
    </w:rPr>
  </w:style>
  <w:style w:type="paragraph" w:customStyle="1" w:styleId="-2">
    <w:name w:val="УГТП-Заголовок 2"/>
    <w:basedOn w:val="-1"/>
    <w:rsid w:val="00AF24D0"/>
    <w:pPr>
      <w:keepNext/>
      <w:pageBreakBefore w:val="0"/>
      <w:numPr>
        <w:ilvl w:val="1"/>
      </w:numPr>
    </w:pPr>
    <w:rPr>
      <w:caps w:val="0"/>
    </w:rPr>
  </w:style>
  <w:style w:type="paragraph" w:customStyle="1" w:styleId="-0">
    <w:name w:val="УГТП-Пункт"/>
    <w:basedOn w:val="-2"/>
    <w:rsid w:val="00AF24D0"/>
    <w:pPr>
      <w:numPr>
        <w:ilvl w:val="2"/>
      </w:numPr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17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7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8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9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4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6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6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7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jpg"/><Relationship Id="rId21" Type="http://schemas.openxmlformats.org/officeDocument/2006/relationships/image" Target="media/image9.png"/><Relationship Id="rId42" Type="http://schemas.openxmlformats.org/officeDocument/2006/relationships/image" Target="media/image30.jpg"/><Relationship Id="rId63" Type="http://schemas.openxmlformats.org/officeDocument/2006/relationships/image" Target="media/image51.jpg"/><Relationship Id="rId84" Type="http://schemas.openxmlformats.org/officeDocument/2006/relationships/image" Target="media/image72.jpg"/><Relationship Id="rId138" Type="http://schemas.openxmlformats.org/officeDocument/2006/relationships/image" Target="media/image126.jpg"/><Relationship Id="rId107" Type="http://schemas.openxmlformats.org/officeDocument/2006/relationships/image" Target="media/image95.jpg"/><Relationship Id="rId11" Type="http://schemas.openxmlformats.org/officeDocument/2006/relationships/header" Target="header2.xml"/><Relationship Id="rId32" Type="http://schemas.openxmlformats.org/officeDocument/2006/relationships/image" Target="media/image20.jpg"/><Relationship Id="rId53" Type="http://schemas.openxmlformats.org/officeDocument/2006/relationships/image" Target="media/image41.jpg"/><Relationship Id="rId74" Type="http://schemas.openxmlformats.org/officeDocument/2006/relationships/image" Target="media/image62.jpg"/><Relationship Id="rId128" Type="http://schemas.openxmlformats.org/officeDocument/2006/relationships/image" Target="media/image116.jpg"/><Relationship Id="rId149" Type="http://schemas.openxmlformats.org/officeDocument/2006/relationships/footer" Target="footer2.xml"/><Relationship Id="rId5" Type="http://schemas.openxmlformats.org/officeDocument/2006/relationships/webSettings" Target="webSettings.xml"/><Relationship Id="rId95" Type="http://schemas.openxmlformats.org/officeDocument/2006/relationships/image" Target="media/image83.jpg"/><Relationship Id="rId22" Type="http://schemas.openxmlformats.org/officeDocument/2006/relationships/image" Target="media/image10.jpg"/><Relationship Id="rId27" Type="http://schemas.openxmlformats.org/officeDocument/2006/relationships/image" Target="media/image15.jpg"/><Relationship Id="rId43" Type="http://schemas.openxmlformats.org/officeDocument/2006/relationships/image" Target="media/image31.jpg"/><Relationship Id="rId48" Type="http://schemas.openxmlformats.org/officeDocument/2006/relationships/image" Target="media/image36.jpg"/><Relationship Id="rId64" Type="http://schemas.openxmlformats.org/officeDocument/2006/relationships/image" Target="media/image52.jpg"/><Relationship Id="rId69" Type="http://schemas.openxmlformats.org/officeDocument/2006/relationships/image" Target="media/image57.jpg"/><Relationship Id="rId113" Type="http://schemas.openxmlformats.org/officeDocument/2006/relationships/image" Target="media/image101.jpg"/><Relationship Id="rId118" Type="http://schemas.openxmlformats.org/officeDocument/2006/relationships/image" Target="media/image106.jpg"/><Relationship Id="rId134" Type="http://schemas.openxmlformats.org/officeDocument/2006/relationships/image" Target="media/image122.jpg"/><Relationship Id="rId139" Type="http://schemas.openxmlformats.org/officeDocument/2006/relationships/image" Target="media/image127.jpg"/><Relationship Id="rId80" Type="http://schemas.openxmlformats.org/officeDocument/2006/relationships/image" Target="media/image68.jpg"/><Relationship Id="rId85" Type="http://schemas.openxmlformats.org/officeDocument/2006/relationships/image" Target="media/image73.jpg"/><Relationship Id="rId150" Type="http://schemas.openxmlformats.org/officeDocument/2006/relationships/header" Target="header6.xml"/><Relationship Id="rId12" Type="http://schemas.openxmlformats.org/officeDocument/2006/relationships/comments" Target="comments.xml"/><Relationship Id="rId17" Type="http://schemas.openxmlformats.org/officeDocument/2006/relationships/image" Target="media/image5.png"/><Relationship Id="rId33" Type="http://schemas.openxmlformats.org/officeDocument/2006/relationships/image" Target="media/image21.jpg"/><Relationship Id="rId38" Type="http://schemas.openxmlformats.org/officeDocument/2006/relationships/image" Target="media/image26.jpg"/><Relationship Id="rId59" Type="http://schemas.openxmlformats.org/officeDocument/2006/relationships/image" Target="media/image47.jpg"/><Relationship Id="rId103" Type="http://schemas.openxmlformats.org/officeDocument/2006/relationships/image" Target="media/image91.jpg"/><Relationship Id="rId108" Type="http://schemas.openxmlformats.org/officeDocument/2006/relationships/image" Target="media/image96.jpg"/><Relationship Id="rId124" Type="http://schemas.openxmlformats.org/officeDocument/2006/relationships/image" Target="media/image112.jpg"/><Relationship Id="rId129" Type="http://schemas.openxmlformats.org/officeDocument/2006/relationships/image" Target="media/image117.jpg"/><Relationship Id="rId54" Type="http://schemas.openxmlformats.org/officeDocument/2006/relationships/image" Target="media/image42.jpg"/><Relationship Id="rId70" Type="http://schemas.openxmlformats.org/officeDocument/2006/relationships/image" Target="media/image58.jpg"/><Relationship Id="rId75" Type="http://schemas.openxmlformats.org/officeDocument/2006/relationships/image" Target="media/image63.jpg"/><Relationship Id="rId91" Type="http://schemas.openxmlformats.org/officeDocument/2006/relationships/image" Target="media/image79.jpg"/><Relationship Id="rId96" Type="http://schemas.openxmlformats.org/officeDocument/2006/relationships/image" Target="media/image84.jpg"/><Relationship Id="rId140" Type="http://schemas.openxmlformats.org/officeDocument/2006/relationships/image" Target="media/image128.jpg"/><Relationship Id="rId145" Type="http://schemas.openxmlformats.org/officeDocument/2006/relationships/image" Target="media/image13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jpg"/><Relationship Id="rId28" Type="http://schemas.openxmlformats.org/officeDocument/2006/relationships/image" Target="media/image16.jpg"/><Relationship Id="rId49" Type="http://schemas.openxmlformats.org/officeDocument/2006/relationships/image" Target="media/image37.jpg"/><Relationship Id="rId114" Type="http://schemas.openxmlformats.org/officeDocument/2006/relationships/image" Target="media/image102.jpg"/><Relationship Id="rId119" Type="http://schemas.openxmlformats.org/officeDocument/2006/relationships/image" Target="media/image107.jpg"/><Relationship Id="rId44" Type="http://schemas.openxmlformats.org/officeDocument/2006/relationships/image" Target="media/image32.jpg"/><Relationship Id="rId60" Type="http://schemas.openxmlformats.org/officeDocument/2006/relationships/image" Target="media/image48.jpg"/><Relationship Id="rId65" Type="http://schemas.openxmlformats.org/officeDocument/2006/relationships/image" Target="media/image53.jpg"/><Relationship Id="rId81" Type="http://schemas.openxmlformats.org/officeDocument/2006/relationships/image" Target="media/image69.jpg"/><Relationship Id="rId86" Type="http://schemas.openxmlformats.org/officeDocument/2006/relationships/image" Target="media/image74.jpg"/><Relationship Id="rId130" Type="http://schemas.openxmlformats.org/officeDocument/2006/relationships/image" Target="media/image118.jpg"/><Relationship Id="rId135" Type="http://schemas.openxmlformats.org/officeDocument/2006/relationships/image" Target="media/image123.jpg"/><Relationship Id="rId151" Type="http://schemas.openxmlformats.org/officeDocument/2006/relationships/footer" Target="footer3.xml"/><Relationship Id="rId13" Type="http://schemas.microsoft.com/office/2011/relationships/commentsExtended" Target="commentsExtended.xml"/><Relationship Id="rId18" Type="http://schemas.openxmlformats.org/officeDocument/2006/relationships/image" Target="media/image6.png"/><Relationship Id="rId39" Type="http://schemas.openxmlformats.org/officeDocument/2006/relationships/image" Target="media/image27.jpg"/><Relationship Id="rId109" Type="http://schemas.openxmlformats.org/officeDocument/2006/relationships/image" Target="media/image97.jpg"/><Relationship Id="rId34" Type="http://schemas.openxmlformats.org/officeDocument/2006/relationships/image" Target="media/image22.jpg"/><Relationship Id="rId50" Type="http://schemas.openxmlformats.org/officeDocument/2006/relationships/image" Target="media/image38.jpg"/><Relationship Id="rId55" Type="http://schemas.openxmlformats.org/officeDocument/2006/relationships/image" Target="media/image43.jpg"/><Relationship Id="rId76" Type="http://schemas.openxmlformats.org/officeDocument/2006/relationships/image" Target="media/image64.jpg"/><Relationship Id="rId97" Type="http://schemas.openxmlformats.org/officeDocument/2006/relationships/image" Target="media/image85.jpg"/><Relationship Id="rId104" Type="http://schemas.openxmlformats.org/officeDocument/2006/relationships/image" Target="media/image92.jpg"/><Relationship Id="rId120" Type="http://schemas.openxmlformats.org/officeDocument/2006/relationships/image" Target="media/image108.jpg"/><Relationship Id="rId125" Type="http://schemas.openxmlformats.org/officeDocument/2006/relationships/image" Target="media/image113.jpg"/><Relationship Id="rId141" Type="http://schemas.openxmlformats.org/officeDocument/2006/relationships/image" Target="media/image129.jpg"/><Relationship Id="rId146" Type="http://schemas.openxmlformats.org/officeDocument/2006/relationships/image" Target="media/image134.jpg"/><Relationship Id="rId7" Type="http://schemas.openxmlformats.org/officeDocument/2006/relationships/endnotes" Target="endnotes.xml"/><Relationship Id="rId71" Type="http://schemas.openxmlformats.org/officeDocument/2006/relationships/image" Target="media/image59.jpg"/><Relationship Id="rId92" Type="http://schemas.openxmlformats.org/officeDocument/2006/relationships/image" Target="media/image80.jpg"/><Relationship Id="rId2" Type="http://schemas.openxmlformats.org/officeDocument/2006/relationships/numbering" Target="numbering.xml"/><Relationship Id="rId29" Type="http://schemas.openxmlformats.org/officeDocument/2006/relationships/image" Target="media/image17.jpg"/><Relationship Id="rId24" Type="http://schemas.openxmlformats.org/officeDocument/2006/relationships/image" Target="media/image12.jpg"/><Relationship Id="rId40" Type="http://schemas.openxmlformats.org/officeDocument/2006/relationships/image" Target="media/image28.jpg"/><Relationship Id="rId45" Type="http://schemas.openxmlformats.org/officeDocument/2006/relationships/image" Target="media/image33.jpg"/><Relationship Id="rId66" Type="http://schemas.openxmlformats.org/officeDocument/2006/relationships/image" Target="media/image54.jpg"/><Relationship Id="rId87" Type="http://schemas.openxmlformats.org/officeDocument/2006/relationships/image" Target="media/image75.jpg"/><Relationship Id="rId110" Type="http://schemas.openxmlformats.org/officeDocument/2006/relationships/image" Target="media/image98.jpg"/><Relationship Id="rId115" Type="http://schemas.openxmlformats.org/officeDocument/2006/relationships/image" Target="media/image103.jpg"/><Relationship Id="rId131" Type="http://schemas.openxmlformats.org/officeDocument/2006/relationships/image" Target="media/image119.jpg"/><Relationship Id="rId136" Type="http://schemas.openxmlformats.org/officeDocument/2006/relationships/image" Target="media/image124.jpg"/><Relationship Id="rId61" Type="http://schemas.openxmlformats.org/officeDocument/2006/relationships/image" Target="media/image49.jpg"/><Relationship Id="rId82" Type="http://schemas.openxmlformats.org/officeDocument/2006/relationships/image" Target="media/image70.jpg"/><Relationship Id="rId152" Type="http://schemas.openxmlformats.org/officeDocument/2006/relationships/fontTable" Target="fontTable.xml"/><Relationship Id="rId19" Type="http://schemas.openxmlformats.org/officeDocument/2006/relationships/image" Target="media/image7.png"/><Relationship Id="rId14" Type="http://schemas.openxmlformats.org/officeDocument/2006/relationships/header" Target="header3.xml"/><Relationship Id="rId30" Type="http://schemas.openxmlformats.org/officeDocument/2006/relationships/image" Target="media/image18.jpg"/><Relationship Id="rId35" Type="http://schemas.openxmlformats.org/officeDocument/2006/relationships/image" Target="media/image23.jpg"/><Relationship Id="rId56" Type="http://schemas.openxmlformats.org/officeDocument/2006/relationships/image" Target="media/image44.jpg"/><Relationship Id="rId77" Type="http://schemas.openxmlformats.org/officeDocument/2006/relationships/image" Target="media/image65.jpg"/><Relationship Id="rId100" Type="http://schemas.openxmlformats.org/officeDocument/2006/relationships/image" Target="media/image88.jpg"/><Relationship Id="rId105" Type="http://schemas.openxmlformats.org/officeDocument/2006/relationships/image" Target="media/image93.jpg"/><Relationship Id="rId126" Type="http://schemas.openxmlformats.org/officeDocument/2006/relationships/image" Target="media/image114.jpg"/><Relationship Id="rId147" Type="http://schemas.openxmlformats.org/officeDocument/2006/relationships/image" Target="media/image135.jpg"/><Relationship Id="rId8" Type="http://schemas.openxmlformats.org/officeDocument/2006/relationships/image" Target="media/image1.emf"/><Relationship Id="rId51" Type="http://schemas.openxmlformats.org/officeDocument/2006/relationships/image" Target="media/image39.jpg"/><Relationship Id="rId72" Type="http://schemas.openxmlformats.org/officeDocument/2006/relationships/image" Target="media/image60.jpg"/><Relationship Id="rId93" Type="http://schemas.openxmlformats.org/officeDocument/2006/relationships/image" Target="media/image81.jpg"/><Relationship Id="rId98" Type="http://schemas.openxmlformats.org/officeDocument/2006/relationships/image" Target="media/image86.jpg"/><Relationship Id="rId121" Type="http://schemas.openxmlformats.org/officeDocument/2006/relationships/image" Target="media/image109.jpg"/><Relationship Id="rId142" Type="http://schemas.openxmlformats.org/officeDocument/2006/relationships/image" Target="media/image130.jpg"/><Relationship Id="rId3" Type="http://schemas.openxmlformats.org/officeDocument/2006/relationships/styles" Target="styles.xml"/><Relationship Id="rId25" Type="http://schemas.openxmlformats.org/officeDocument/2006/relationships/image" Target="media/image13.jpg"/><Relationship Id="rId46" Type="http://schemas.openxmlformats.org/officeDocument/2006/relationships/image" Target="media/image34.jpg"/><Relationship Id="rId67" Type="http://schemas.openxmlformats.org/officeDocument/2006/relationships/image" Target="media/image55.jpg"/><Relationship Id="rId116" Type="http://schemas.openxmlformats.org/officeDocument/2006/relationships/image" Target="media/image104.jpg"/><Relationship Id="rId137" Type="http://schemas.openxmlformats.org/officeDocument/2006/relationships/image" Target="media/image125.jpg"/><Relationship Id="rId20" Type="http://schemas.openxmlformats.org/officeDocument/2006/relationships/image" Target="media/image8.png"/><Relationship Id="rId41" Type="http://schemas.openxmlformats.org/officeDocument/2006/relationships/image" Target="media/image29.jpg"/><Relationship Id="rId62" Type="http://schemas.openxmlformats.org/officeDocument/2006/relationships/image" Target="media/image50.jpg"/><Relationship Id="rId83" Type="http://schemas.openxmlformats.org/officeDocument/2006/relationships/image" Target="media/image71.jpg"/><Relationship Id="rId88" Type="http://schemas.openxmlformats.org/officeDocument/2006/relationships/image" Target="media/image76.jpg"/><Relationship Id="rId111" Type="http://schemas.openxmlformats.org/officeDocument/2006/relationships/image" Target="media/image99.jpg"/><Relationship Id="rId132" Type="http://schemas.openxmlformats.org/officeDocument/2006/relationships/image" Target="media/image120.jpg"/><Relationship Id="rId153" Type="http://schemas.openxmlformats.org/officeDocument/2006/relationships/theme" Target="theme/theme1.xml"/><Relationship Id="rId15" Type="http://schemas.openxmlformats.org/officeDocument/2006/relationships/footer" Target="footer1.xml"/><Relationship Id="rId36" Type="http://schemas.openxmlformats.org/officeDocument/2006/relationships/image" Target="media/image24.jpg"/><Relationship Id="rId57" Type="http://schemas.openxmlformats.org/officeDocument/2006/relationships/image" Target="media/image45.jpg"/><Relationship Id="rId106" Type="http://schemas.openxmlformats.org/officeDocument/2006/relationships/image" Target="media/image94.jpg"/><Relationship Id="rId127" Type="http://schemas.openxmlformats.org/officeDocument/2006/relationships/image" Target="media/image115.jpg"/><Relationship Id="rId10" Type="http://schemas.openxmlformats.org/officeDocument/2006/relationships/header" Target="header1.xml"/><Relationship Id="rId31" Type="http://schemas.openxmlformats.org/officeDocument/2006/relationships/image" Target="media/image19.jpg"/><Relationship Id="rId52" Type="http://schemas.openxmlformats.org/officeDocument/2006/relationships/image" Target="media/image40.jpg"/><Relationship Id="rId73" Type="http://schemas.openxmlformats.org/officeDocument/2006/relationships/image" Target="media/image61.jpg"/><Relationship Id="rId78" Type="http://schemas.openxmlformats.org/officeDocument/2006/relationships/image" Target="media/image66.jpg"/><Relationship Id="rId94" Type="http://schemas.openxmlformats.org/officeDocument/2006/relationships/image" Target="media/image82.jpg"/><Relationship Id="rId99" Type="http://schemas.openxmlformats.org/officeDocument/2006/relationships/image" Target="media/image87.jpg"/><Relationship Id="rId101" Type="http://schemas.openxmlformats.org/officeDocument/2006/relationships/image" Target="media/image89.jpg"/><Relationship Id="rId122" Type="http://schemas.openxmlformats.org/officeDocument/2006/relationships/image" Target="media/image110.jpg"/><Relationship Id="rId143" Type="http://schemas.openxmlformats.org/officeDocument/2006/relationships/image" Target="media/image131.jpg"/><Relationship Id="rId148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4.jpg"/><Relationship Id="rId47" Type="http://schemas.openxmlformats.org/officeDocument/2006/relationships/image" Target="media/image35.jpg"/><Relationship Id="rId68" Type="http://schemas.openxmlformats.org/officeDocument/2006/relationships/image" Target="media/image56.jpg"/><Relationship Id="rId89" Type="http://schemas.openxmlformats.org/officeDocument/2006/relationships/image" Target="media/image77.jpg"/><Relationship Id="rId112" Type="http://schemas.openxmlformats.org/officeDocument/2006/relationships/image" Target="media/image100.jpg"/><Relationship Id="rId133" Type="http://schemas.openxmlformats.org/officeDocument/2006/relationships/image" Target="media/image121.jpg"/><Relationship Id="rId16" Type="http://schemas.openxmlformats.org/officeDocument/2006/relationships/header" Target="header4.xml"/><Relationship Id="rId37" Type="http://schemas.openxmlformats.org/officeDocument/2006/relationships/image" Target="media/image25.jpg"/><Relationship Id="rId58" Type="http://schemas.openxmlformats.org/officeDocument/2006/relationships/image" Target="media/image46.jpg"/><Relationship Id="rId79" Type="http://schemas.openxmlformats.org/officeDocument/2006/relationships/image" Target="media/image67.jpg"/><Relationship Id="rId102" Type="http://schemas.openxmlformats.org/officeDocument/2006/relationships/image" Target="media/image90.jpg"/><Relationship Id="rId123" Type="http://schemas.openxmlformats.org/officeDocument/2006/relationships/image" Target="media/image111.jpg"/><Relationship Id="rId144" Type="http://schemas.openxmlformats.org/officeDocument/2006/relationships/image" Target="media/image132.jpg"/><Relationship Id="rId90" Type="http://schemas.openxmlformats.org/officeDocument/2006/relationships/image" Target="media/image78.jp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NYAE~1\AppData\Local\Temp\LotsiaTempFolder\!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7C271A-D26A-4466-9C9C-8B33258F67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!.dotx</Template>
  <TotalTime>675</TotalTime>
  <Pages>141</Pages>
  <Words>1409</Words>
  <Characters>16725</Characters>
  <Application>Microsoft Office Word</Application>
  <DocSecurity>0</DocSecurity>
  <Lines>139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"Гипротрубопровод"</Company>
  <LinksUpToDate>false</LinksUpToDate>
  <CharactersWithSpaces>18098</CharactersWithSpaces>
  <SharedDoc>false</SharedDoc>
  <HLinks>
    <vt:vector size="36" baseType="variant">
      <vt:variant>
        <vt:i4>1245235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_Toc443677313</vt:lpwstr>
      </vt:variant>
      <vt:variant>
        <vt:i4>1245235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_Toc443677312</vt:lpwstr>
      </vt:variant>
      <vt:variant>
        <vt:i4>1245235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_Toc443677311</vt:lpwstr>
      </vt:variant>
      <vt:variant>
        <vt:i4>1245235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_Toc443677310</vt:lpwstr>
      </vt:variant>
      <vt:variant>
        <vt:i4>1179699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_Toc443677309</vt:lpwstr>
      </vt:variant>
      <vt:variant>
        <vt:i4>1179699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_Toc443677308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Коняева Александра Андреевна</dc:creator>
  <cp:keywords/>
  <dc:description/>
  <cp:lastModifiedBy>Горбунов Роман Вячеславович</cp:lastModifiedBy>
  <cp:revision>113</cp:revision>
  <cp:lastPrinted>2021-10-11T10:54:00Z</cp:lastPrinted>
  <dcterms:created xsi:type="dcterms:W3CDTF">2020-08-17T12:00:00Z</dcterms:created>
  <dcterms:modified xsi:type="dcterms:W3CDTF">2022-09-22T12:33:00Z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_</vt:lpwstr>
  </property>
  <property fmtid="{D5CDD505-2E9C-101B-9397-08002B2CF9AE}" pid="3" name="Индекс">
    <vt:lpwstr/>
  </property>
  <property fmtid="{D5CDD505-2E9C-101B-9397-08002B2CF9AE}" pid="4" name="LSATTR_Наименование_проекта">
    <vt:lpwstr>Волоконно-оптическая кабельная линия связи на участке Дом обходчика 206 км – ПКУ 221 км МН Киенгоп-Н.Челны. ВК ПТУС. Строительство</vt:lpwstr>
  </property>
  <property fmtid="{D5CDD505-2E9C-101B-9397-08002B2CF9AE}" pid="5" name="LSATTR_Номер_раздела">
    <vt:lpwstr>1</vt:lpwstr>
  </property>
  <property fmtid="{D5CDD505-2E9C-101B-9397-08002B2CF9AE}" pid="6" name="LSATTR_Номер_подраздела">
    <vt:lpwstr>_</vt:lpwstr>
  </property>
  <property fmtid="{D5CDD505-2E9C-101B-9397-08002B2CF9AE}" pid="7" name="LSATTR_Номер_книги">
    <vt:lpwstr>_</vt:lpwstr>
  </property>
  <property fmtid="{D5CDD505-2E9C-101B-9397-08002B2CF9AE}" pid="8" name="LSATTR_Обозначение">
    <vt:lpwstr>Г.9.0000.24056-СТН/ГТП-500.000-ПЗ</vt:lpwstr>
  </property>
  <property fmtid="{D5CDD505-2E9C-101B-9397-08002B2CF9AE}" pid="9" name="LSATTR_Наименование_раздела">
    <vt:lpwstr>Пояснительная записка</vt:lpwstr>
  </property>
  <property fmtid="{D5CDD505-2E9C-101B-9397-08002B2CF9AE}" pid="10" name="LSATTR_Наименование_подраздела">
    <vt:lpwstr>_</vt:lpwstr>
  </property>
  <property fmtid="{D5CDD505-2E9C-101B-9397-08002B2CF9AE}" pid="11" name="LSATTR_VERID">
    <vt:lpwstr>100019484800002</vt:lpwstr>
  </property>
  <property fmtid="{D5CDD505-2E9C-101B-9397-08002B2CF9AE}" pid="12" name="LSATTR_Заказчик">
    <vt:lpwstr>АО "Связьтранснефть"</vt:lpwstr>
  </property>
  <property fmtid="{D5CDD505-2E9C-101B-9397-08002B2CF9AE}" pid="13" name="LSATTR_Инвентарный__">
    <vt:lpwstr>429538</vt:lpwstr>
  </property>
  <property fmtid="{D5CDD505-2E9C-101B-9397-08002B2CF9AE}" pid="14" name="LSATTR_ГИП">
    <vt:lpwstr>А.Н. Романов</vt:lpwstr>
  </property>
  <property fmtid="{D5CDD505-2E9C-101B-9397-08002B2CF9AE}" pid="15" name="LSATTR_Наименование_части">
    <vt:lpwstr>_</vt:lpwstr>
  </property>
  <property fmtid="{D5CDD505-2E9C-101B-9397-08002B2CF9AE}" pid="16" name="LSATTR_Номер_части">
    <vt:lpwstr>_</vt:lpwstr>
  </property>
  <property fmtid="{D5CDD505-2E9C-101B-9397-08002B2CF9AE}" pid="17" name="LSATTR_Подпись__Нормоконтроль_ФИО">
    <vt:lpwstr>_</vt:lpwstr>
  </property>
  <property fmtid="{D5CDD505-2E9C-101B-9397-08002B2CF9AE}" pid="18" name="LSATTR_Подпись__Гл__спец__ФИО">
    <vt:lpwstr>_</vt:lpwstr>
  </property>
  <property fmtid="{D5CDD505-2E9C-101B-9397-08002B2CF9AE}" pid="19" name="LSATTR_Подпись__ГИП_Дата">
    <vt:lpwstr>_</vt:lpwstr>
  </property>
  <property fmtid="{D5CDD505-2E9C-101B-9397-08002B2CF9AE}" pid="20" name="LSATTR_Подпись__Разработал_ФИО">
    <vt:lpwstr>Горбунов Р. В.</vt:lpwstr>
  </property>
  <property fmtid="{D5CDD505-2E9C-101B-9397-08002B2CF9AE}" pid="21" name="LSATTR_Подпись__Разработал_Дата">
    <vt:lpwstr>_</vt:lpwstr>
  </property>
  <property fmtid="{D5CDD505-2E9C-101B-9397-08002B2CF9AE}" pid="22" name="LSATTR_Подпись__Разработал_ММ_ГГ">
    <vt:lpwstr>_</vt:lpwstr>
  </property>
  <property fmtid="{D5CDD505-2E9C-101B-9397-08002B2CF9AE}" pid="23" name="LSATTR_Подпись__Нормоконтроль_ММ_ГГ">
    <vt:lpwstr>_</vt:lpwstr>
  </property>
  <property fmtid="{D5CDD505-2E9C-101B-9397-08002B2CF9AE}" pid="24" name="LSATTR_Подпись__Гл__спец__ММ_ГГ">
    <vt:lpwstr>_</vt:lpwstr>
  </property>
  <property fmtid="{D5CDD505-2E9C-101B-9397-08002B2CF9AE}" pid="25" name="LSATTR_Подпись__Нач__отдела_ФИО">
    <vt:lpwstr>_</vt:lpwstr>
  </property>
  <property fmtid="{D5CDD505-2E9C-101B-9397-08002B2CF9AE}" pid="26" name="LSATTR_Подпись__Нач__отдела_ММ_ГГ">
    <vt:lpwstr>_</vt:lpwstr>
  </property>
  <property fmtid="{D5CDD505-2E9C-101B-9397-08002B2CF9AE}" pid="27" name="LSATTR_Подпись__ГИП_ФИО">
    <vt:lpwstr>_</vt:lpwstr>
  </property>
  <property fmtid="{D5CDD505-2E9C-101B-9397-08002B2CF9AE}" pid="28" name="Кол-во страниц СП">
    <vt:lpwstr>2</vt:lpwstr>
  </property>
  <property fmtid="{D5CDD505-2E9C-101B-9397-08002B2CF9AE}" pid="29" name="LSATTR_Наименование_книги">
    <vt:lpwstr>_</vt:lpwstr>
  </property>
  <property fmtid="{D5CDD505-2E9C-101B-9397-08002B2CF9AE}" pid="30" name="LSATTR_Наименование_объекта_МН">
    <vt:lpwstr>_</vt:lpwstr>
  </property>
  <property fmtid="{D5CDD505-2E9C-101B-9397-08002B2CF9AE}" pid="31" name="LSATTR_Подпись__Проверил_ФИО">
    <vt:lpwstr>_</vt:lpwstr>
  </property>
  <property fmtid="{D5CDD505-2E9C-101B-9397-08002B2CF9AE}" pid="32" name="LSATTR_Подпись__Проверил_ММ_ГГ">
    <vt:lpwstr>_</vt:lpwstr>
  </property>
  <property fmtid="{D5CDD505-2E9C-101B-9397-08002B2CF9AE}" pid="33" name="LSATTR_Подпись__ГИП_ММ_ГГ.100004505000045">
    <vt:lpwstr>_</vt:lpwstr>
  </property>
  <property fmtid="{D5CDD505-2E9C-101B-9397-08002B2CF9AE}" pid="34" name="LSATTR_Подпись__ГИП_ФИО.100011489100003">
    <vt:lpwstr>_</vt:lpwstr>
  </property>
  <property fmtid="{D5CDD505-2E9C-101B-9397-08002B2CF9AE}" pid="35" name="LSATTR_Инвентарный__.100000200200001">
    <vt:lpwstr>429538</vt:lpwstr>
  </property>
  <property fmtid="{D5CDD505-2E9C-101B-9397-08002B2CF9AE}" pid="36" name="LSATTR_Заказчик.100006121100001">
    <vt:lpwstr>АО "Связьтранснефть"</vt:lpwstr>
  </property>
  <property fmtid="{D5CDD505-2E9C-101B-9397-08002B2CF9AE}" pid="37" name="LSATTR_Наименование_проекта.100000022013098">
    <vt:lpwstr>Волоконно-оптическая кабельная линия связи на участке Дом обходчика 206 км – ПКУ 221 км МН Киенгоп-Н.Челны. ВК ПТУС. Строительство</vt:lpwstr>
  </property>
  <property fmtid="{D5CDD505-2E9C-101B-9397-08002B2CF9AE}" pid="38" name="LSATTR_ГИП.100000000400001">
    <vt:lpwstr>А.Н. Романов</vt:lpwstr>
  </property>
</Properties>
</file>